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41A63" w14:textId="77777777" w:rsidR="00D03137" w:rsidRPr="006A148A" w:rsidRDefault="00D03137" w:rsidP="00D03137">
      <w:pPr>
        <w:rPr>
          <w:rFonts w:ascii="Calibri" w:hAnsi="Calibri" w:cs="Calibri"/>
          <w:b/>
          <w:sz w:val="22"/>
          <w:szCs w:val="22"/>
        </w:rPr>
      </w:pPr>
      <w:r w:rsidRPr="006A148A">
        <w:rPr>
          <w:rFonts w:ascii="Calibri" w:hAnsi="Calibri" w:cs="Calibri"/>
          <w:b/>
          <w:sz w:val="22"/>
          <w:szCs w:val="22"/>
        </w:rPr>
        <w:t>Programul Regiunea Centru</w:t>
      </w:r>
    </w:p>
    <w:p w14:paraId="71B50E52" w14:textId="77777777" w:rsidR="00D03137" w:rsidRPr="006A148A" w:rsidRDefault="00D03137" w:rsidP="00D03137">
      <w:pPr>
        <w:rPr>
          <w:rFonts w:ascii="Calibri" w:hAnsi="Calibri" w:cs="Calibri"/>
          <w:b/>
          <w:sz w:val="22"/>
          <w:szCs w:val="22"/>
        </w:rPr>
      </w:pPr>
      <w:r w:rsidRPr="006A148A">
        <w:rPr>
          <w:rFonts w:ascii="Calibri" w:hAnsi="Calibri" w:cs="Calibri"/>
          <w:b/>
          <w:sz w:val="22"/>
          <w:szCs w:val="22"/>
        </w:rPr>
        <w:t>PROIECT &lt;Titlu proiect&gt;</w:t>
      </w:r>
    </w:p>
    <w:p w14:paraId="49F34F22" w14:textId="77777777" w:rsidR="00D03137" w:rsidRPr="006A148A" w:rsidRDefault="00D03137" w:rsidP="00D03137">
      <w:pPr>
        <w:rPr>
          <w:rFonts w:ascii="Calibri" w:hAnsi="Calibri" w:cs="Calibri"/>
          <w:b/>
          <w:sz w:val="22"/>
          <w:szCs w:val="22"/>
        </w:rPr>
      </w:pPr>
      <w:r w:rsidRPr="006A148A">
        <w:rPr>
          <w:rFonts w:ascii="Calibri" w:hAnsi="Calibri" w:cs="Calibri"/>
          <w:b/>
          <w:sz w:val="22"/>
          <w:szCs w:val="22"/>
        </w:rPr>
        <w:t>Prioritatea: 7 O regiune cu turism sustenabil</w:t>
      </w:r>
    </w:p>
    <w:p w14:paraId="162FA232" w14:textId="77777777" w:rsidR="00D03137" w:rsidRPr="006A148A" w:rsidRDefault="00D03137" w:rsidP="00D03137">
      <w:pPr>
        <w:rPr>
          <w:rFonts w:ascii="Calibri" w:hAnsi="Calibri" w:cs="Calibri"/>
          <w:b/>
          <w:sz w:val="22"/>
          <w:szCs w:val="22"/>
        </w:rPr>
      </w:pPr>
      <w:r w:rsidRPr="006A148A">
        <w:rPr>
          <w:rFonts w:ascii="Calibri" w:hAnsi="Calibri" w:cs="Calibri"/>
          <w:b/>
          <w:sz w:val="22"/>
          <w:szCs w:val="22"/>
        </w:rPr>
        <w:t>Acțiunea: 7.2 Creșterea incluziunii sociale a copiilor și tinerilor prin dezvoltarea activelor turistice publice și a serviciilor turistice adresate lor</w:t>
      </w:r>
    </w:p>
    <w:p w14:paraId="2E520AEE" w14:textId="77777777" w:rsidR="00D03137" w:rsidRPr="006A148A" w:rsidRDefault="00D03137" w:rsidP="004841C7">
      <w:pPr>
        <w:pStyle w:val="Corptext"/>
        <w:ind w:right="-370"/>
        <w:jc w:val="right"/>
        <w:rPr>
          <w:rFonts w:ascii="Calibri" w:hAnsi="Calibri" w:cs="Calibri"/>
          <w:b/>
          <w:sz w:val="22"/>
          <w:szCs w:val="22"/>
        </w:rPr>
      </w:pPr>
    </w:p>
    <w:p w14:paraId="420822C1" w14:textId="77777777" w:rsidR="00D03137" w:rsidRPr="006A148A" w:rsidRDefault="00D03137" w:rsidP="004841C7">
      <w:pPr>
        <w:pStyle w:val="Corptext"/>
        <w:ind w:right="-370"/>
        <w:jc w:val="right"/>
        <w:rPr>
          <w:rFonts w:ascii="Calibri" w:hAnsi="Calibri" w:cs="Calibri"/>
          <w:b/>
          <w:sz w:val="22"/>
          <w:szCs w:val="22"/>
        </w:rPr>
      </w:pPr>
    </w:p>
    <w:p w14:paraId="6D70FE1A" w14:textId="344123D3" w:rsidR="00F5775A" w:rsidRPr="006A148A" w:rsidRDefault="00F5775A" w:rsidP="004841C7">
      <w:pPr>
        <w:pStyle w:val="Corptext"/>
        <w:ind w:right="-370"/>
        <w:jc w:val="right"/>
        <w:rPr>
          <w:rFonts w:ascii="Calibri" w:hAnsi="Calibri" w:cs="Calibri"/>
          <w:b/>
          <w:sz w:val="22"/>
          <w:szCs w:val="22"/>
        </w:rPr>
      </w:pPr>
      <w:r w:rsidRPr="006A148A">
        <w:rPr>
          <w:rFonts w:ascii="Calibri" w:hAnsi="Calibri" w:cs="Calibri"/>
          <w:b/>
          <w:sz w:val="22"/>
          <w:szCs w:val="22"/>
        </w:rPr>
        <w:t>Anexa</w:t>
      </w:r>
      <w:r w:rsidR="004841C7" w:rsidRPr="006A148A">
        <w:rPr>
          <w:rFonts w:ascii="Calibri" w:hAnsi="Calibri" w:cs="Calibri"/>
          <w:b/>
          <w:sz w:val="22"/>
          <w:szCs w:val="22"/>
        </w:rPr>
        <w:t xml:space="preserve"> </w:t>
      </w:r>
      <w:r w:rsidR="009B17E4" w:rsidRPr="006A148A">
        <w:rPr>
          <w:rFonts w:ascii="Calibri" w:hAnsi="Calibri" w:cs="Calibri"/>
          <w:b/>
          <w:sz w:val="22"/>
          <w:szCs w:val="22"/>
        </w:rPr>
        <w:t>6</w:t>
      </w:r>
    </w:p>
    <w:p w14:paraId="22D1188B" w14:textId="77777777" w:rsidR="00F5775A" w:rsidRPr="006A148A" w:rsidRDefault="00F5775A" w:rsidP="00FE4BED">
      <w:pPr>
        <w:rPr>
          <w:rFonts w:ascii="Calibri" w:hAnsi="Calibri" w:cs="Calibri"/>
          <w:b/>
          <w:sz w:val="22"/>
          <w:szCs w:val="22"/>
        </w:rPr>
      </w:pPr>
    </w:p>
    <w:p w14:paraId="4AA751F4" w14:textId="77777777" w:rsidR="00F5775A" w:rsidRPr="006A148A" w:rsidRDefault="00F5775A" w:rsidP="00110ECD">
      <w:pPr>
        <w:pStyle w:val="Corptext"/>
        <w:tabs>
          <w:tab w:val="left" w:pos="7655"/>
        </w:tabs>
        <w:ind w:left="2657" w:right="1898" w:hanging="1239"/>
        <w:jc w:val="center"/>
        <w:rPr>
          <w:rFonts w:ascii="Calibri" w:hAnsi="Calibri" w:cs="Calibri"/>
          <w:sz w:val="22"/>
          <w:szCs w:val="22"/>
        </w:rPr>
      </w:pPr>
      <w:r w:rsidRPr="006A148A">
        <w:rPr>
          <w:rFonts w:ascii="Calibri" w:hAnsi="Calibri" w:cs="Calibri"/>
          <w:sz w:val="22"/>
          <w:szCs w:val="22"/>
        </w:rPr>
        <w:t>GRILA</w:t>
      </w:r>
      <w:r w:rsidRPr="006A148A">
        <w:rPr>
          <w:rFonts w:ascii="Calibri" w:hAnsi="Calibri" w:cs="Calibri"/>
          <w:spacing w:val="56"/>
          <w:sz w:val="22"/>
          <w:szCs w:val="22"/>
        </w:rPr>
        <w:t xml:space="preserve"> </w:t>
      </w:r>
      <w:r w:rsidRPr="006A148A">
        <w:rPr>
          <w:rFonts w:ascii="Calibri" w:hAnsi="Calibri" w:cs="Calibri"/>
          <w:sz w:val="22"/>
          <w:szCs w:val="22"/>
        </w:rPr>
        <w:t>DE</w:t>
      </w:r>
      <w:r w:rsidRPr="006A148A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6A148A">
        <w:rPr>
          <w:rFonts w:ascii="Calibri" w:hAnsi="Calibri" w:cs="Calibri"/>
          <w:sz w:val="22"/>
          <w:szCs w:val="22"/>
        </w:rPr>
        <w:t>ANALIZĂ</w:t>
      </w:r>
      <w:r w:rsidRPr="006A148A">
        <w:rPr>
          <w:rFonts w:ascii="Calibri" w:hAnsi="Calibri" w:cs="Calibri"/>
          <w:spacing w:val="57"/>
          <w:sz w:val="22"/>
          <w:szCs w:val="22"/>
        </w:rPr>
        <w:t xml:space="preserve"> </w:t>
      </w:r>
      <w:r w:rsidRPr="006A148A">
        <w:rPr>
          <w:rFonts w:ascii="Calibri" w:hAnsi="Calibri" w:cs="Calibri"/>
          <w:sz w:val="22"/>
          <w:szCs w:val="22"/>
        </w:rPr>
        <w:t>A</w:t>
      </w:r>
      <w:r w:rsidRPr="006A148A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6A148A">
        <w:rPr>
          <w:rFonts w:ascii="Calibri" w:hAnsi="Calibri" w:cs="Calibri"/>
          <w:sz w:val="22"/>
          <w:szCs w:val="22"/>
        </w:rPr>
        <w:t>CONFORMITĂȚII</w:t>
      </w:r>
      <w:r w:rsidRPr="006A148A">
        <w:rPr>
          <w:rFonts w:ascii="Calibri" w:hAnsi="Calibri" w:cs="Calibri"/>
          <w:spacing w:val="58"/>
          <w:sz w:val="22"/>
          <w:szCs w:val="22"/>
        </w:rPr>
        <w:t xml:space="preserve"> </w:t>
      </w:r>
      <w:r w:rsidRPr="006A148A">
        <w:rPr>
          <w:rFonts w:ascii="Calibri" w:hAnsi="Calibri" w:cs="Calibri"/>
          <w:sz w:val="22"/>
          <w:szCs w:val="22"/>
        </w:rPr>
        <w:t>ȘI</w:t>
      </w:r>
      <w:r w:rsidRPr="006A148A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6A148A">
        <w:rPr>
          <w:rFonts w:ascii="Calibri" w:hAnsi="Calibri" w:cs="Calibri"/>
          <w:sz w:val="22"/>
          <w:szCs w:val="22"/>
        </w:rPr>
        <w:t>CALITĂȚII</w:t>
      </w:r>
    </w:p>
    <w:p w14:paraId="0FFFE618" w14:textId="77777777" w:rsidR="00F5775A" w:rsidRPr="006A148A" w:rsidRDefault="00F5775A" w:rsidP="00110ECD">
      <w:pPr>
        <w:pStyle w:val="Corptext"/>
        <w:ind w:left="2657" w:right="3297"/>
        <w:jc w:val="center"/>
        <w:rPr>
          <w:rFonts w:ascii="Calibri" w:hAnsi="Calibri" w:cs="Calibri"/>
          <w:sz w:val="22"/>
          <w:szCs w:val="22"/>
        </w:rPr>
      </w:pPr>
      <w:r w:rsidRPr="006A148A">
        <w:rPr>
          <w:rFonts w:ascii="Calibri" w:hAnsi="Calibri" w:cs="Calibri"/>
          <w:sz w:val="22"/>
          <w:szCs w:val="22"/>
        </w:rPr>
        <w:t>STUDIULUI</w:t>
      </w:r>
      <w:r w:rsidRPr="006A148A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6A148A">
        <w:rPr>
          <w:rFonts w:ascii="Calibri" w:hAnsi="Calibri" w:cs="Calibri"/>
          <w:sz w:val="22"/>
          <w:szCs w:val="22"/>
        </w:rPr>
        <w:t>DE</w:t>
      </w:r>
      <w:r w:rsidRPr="006A148A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6A148A">
        <w:rPr>
          <w:rFonts w:ascii="Calibri" w:hAnsi="Calibri" w:cs="Calibri"/>
          <w:sz w:val="22"/>
          <w:szCs w:val="22"/>
        </w:rPr>
        <w:t>FEZABILITATE</w:t>
      </w:r>
    </w:p>
    <w:p w14:paraId="672AE223" w14:textId="77777777" w:rsidR="00F5775A" w:rsidRPr="006A148A" w:rsidRDefault="00F5775A" w:rsidP="00110ECD">
      <w:pPr>
        <w:pStyle w:val="Corptext"/>
        <w:ind w:left="3483" w:right="2182" w:hanging="1498"/>
        <w:jc w:val="center"/>
        <w:rPr>
          <w:rFonts w:ascii="Calibri" w:hAnsi="Calibri" w:cs="Calibri"/>
          <w:sz w:val="22"/>
          <w:szCs w:val="22"/>
        </w:rPr>
      </w:pPr>
      <w:r w:rsidRPr="006A148A">
        <w:rPr>
          <w:rFonts w:ascii="Calibri" w:hAnsi="Calibri" w:cs="Calibri"/>
          <w:sz w:val="22"/>
          <w:szCs w:val="22"/>
        </w:rPr>
        <w:t xml:space="preserve">pentru </w:t>
      </w:r>
      <w:r w:rsidRPr="006A148A">
        <w:rPr>
          <w:rFonts w:ascii="Calibri" w:hAnsi="Calibri" w:cs="Calibri"/>
          <w:sz w:val="22"/>
          <w:szCs w:val="22"/>
          <w:u w:val="single"/>
        </w:rPr>
        <w:t>obiective noi</w:t>
      </w:r>
      <w:r w:rsidRPr="006A148A">
        <w:rPr>
          <w:rFonts w:ascii="Calibri" w:hAnsi="Calibri" w:cs="Calibri"/>
          <w:sz w:val="22"/>
          <w:szCs w:val="22"/>
        </w:rPr>
        <w:t xml:space="preserve"> de investiție </w:t>
      </w:r>
      <w:r w:rsidRPr="006A148A">
        <w:rPr>
          <w:rFonts w:ascii="Calibri" w:hAnsi="Calibri" w:cs="Calibri"/>
          <w:spacing w:val="-58"/>
          <w:sz w:val="22"/>
          <w:szCs w:val="22"/>
        </w:rPr>
        <w:t xml:space="preserve"> </w:t>
      </w:r>
      <w:r w:rsidRPr="006A148A">
        <w:rPr>
          <w:rFonts w:ascii="Calibri" w:hAnsi="Calibri" w:cs="Calibri"/>
          <w:sz w:val="22"/>
          <w:szCs w:val="22"/>
        </w:rPr>
        <w:t>(SF –</w:t>
      </w:r>
      <w:r w:rsidRPr="006A148A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6A148A">
        <w:rPr>
          <w:rFonts w:ascii="Calibri" w:hAnsi="Calibri" w:cs="Calibri"/>
          <w:sz w:val="22"/>
          <w:szCs w:val="22"/>
        </w:rPr>
        <w:t>HG 907/2016)</w:t>
      </w:r>
    </w:p>
    <w:p w14:paraId="73323420" w14:textId="77777777" w:rsidR="00F5775A" w:rsidRPr="006A148A" w:rsidRDefault="00F5775A" w:rsidP="00FE4BED">
      <w:pPr>
        <w:rPr>
          <w:rFonts w:ascii="Calibri" w:hAnsi="Calibri" w:cs="Calibri"/>
          <w:b/>
          <w:sz w:val="22"/>
          <w:szCs w:val="22"/>
        </w:rPr>
      </w:pPr>
    </w:p>
    <w:tbl>
      <w:tblPr>
        <w:tblW w:w="10773" w:type="dxa"/>
        <w:tblInd w:w="-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376"/>
        <w:gridCol w:w="7397"/>
      </w:tblGrid>
      <w:tr w:rsidR="00F5775A" w:rsidRPr="006A148A" w14:paraId="6149C425" w14:textId="77777777" w:rsidTr="0013273C">
        <w:trPr>
          <w:trHeight w:val="352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6A08A" w14:textId="77777777" w:rsidR="00F5775A" w:rsidRPr="006A148A" w:rsidRDefault="00F5775A" w:rsidP="00FE4BED">
            <w:pPr>
              <w:pStyle w:val="TableParagraph"/>
              <w:ind w:left="3210" w:right="3206"/>
              <w:jc w:val="center"/>
              <w:rPr>
                <w:rFonts w:ascii="Calibri" w:hAnsi="Calibri" w:cs="Calibri"/>
                <w:b/>
              </w:rPr>
            </w:pPr>
            <w:r w:rsidRPr="006A148A">
              <w:rPr>
                <w:rFonts w:ascii="Calibri" w:hAnsi="Calibri" w:cs="Calibri"/>
                <w:b/>
              </w:rPr>
              <w:t>Programul Regiunea Centru 2021-2027</w:t>
            </w:r>
          </w:p>
        </w:tc>
      </w:tr>
      <w:tr w:rsidR="00D63E35" w:rsidRPr="006A148A" w14:paraId="3E28D7B4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9C80" w14:textId="77777777" w:rsidR="00D63E35" w:rsidRPr="006A148A" w:rsidRDefault="00D63E35" w:rsidP="00D63E35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Prioritatea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7"/>
              </w:rPr>
              <w:t xml:space="preserve"> </w:t>
            </w:r>
            <w:r w:rsidRPr="006A148A">
              <w:rPr>
                <w:rFonts w:ascii="Calibri" w:hAnsi="Calibri" w:cs="Calibri"/>
              </w:rPr>
              <w:t>investitii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ECB44" w14:textId="77777777" w:rsidR="00D63E35" w:rsidRPr="006A148A" w:rsidRDefault="00D63E35" w:rsidP="00D63E35">
            <w:pPr>
              <w:pStyle w:val="TableParagrap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7 O REGIUNE CU TURISM SUSTENABIL</w:t>
            </w:r>
          </w:p>
        </w:tc>
      </w:tr>
      <w:tr w:rsidR="00D63E35" w:rsidRPr="006A148A" w14:paraId="7B55F9A2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F2BA" w14:textId="77777777" w:rsidR="00D63E35" w:rsidRPr="006A148A" w:rsidRDefault="00D63E35" w:rsidP="00D63E35">
            <w:pPr>
              <w:pStyle w:val="TableParagraph"/>
              <w:ind w:left="107"/>
              <w:rPr>
                <w:rFonts w:ascii="Calibri" w:hAnsi="Calibri" w:cs="Calibri"/>
                <w:i/>
              </w:rPr>
            </w:pPr>
            <w:r w:rsidRPr="006A148A">
              <w:rPr>
                <w:rFonts w:ascii="Calibri" w:hAnsi="Calibri" w:cs="Calibri"/>
              </w:rPr>
              <w:t>Acțiunea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79759" w14:textId="765D98E4" w:rsidR="00D63E35" w:rsidRPr="006A148A" w:rsidRDefault="00D66FA1" w:rsidP="00D63E35">
            <w:pPr>
              <w:pStyle w:val="TableParagrap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7.2 Creșterea incluziunii sociale a copiilor și tinerilor prin dezvoltarea activelor turistice publice și a serviciilor turistice adresate lor</w:t>
            </w:r>
          </w:p>
        </w:tc>
      </w:tr>
      <w:tr w:rsidR="00D63E35" w:rsidRPr="006A148A" w14:paraId="39188403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C6EC" w14:textId="77777777" w:rsidR="00D63E35" w:rsidRPr="006A148A" w:rsidRDefault="00D63E35" w:rsidP="00D63E35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Titlul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cererii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finanţare: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A0402" w14:textId="7FBF614E" w:rsidR="00D63E35" w:rsidRPr="006A148A" w:rsidRDefault="00D63E35" w:rsidP="00D63E3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63E35" w:rsidRPr="006A148A" w14:paraId="7D323B65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D4545" w14:textId="77777777" w:rsidR="00D63E35" w:rsidRPr="006A148A" w:rsidRDefault="00D63E35" w:rsidP="00D63E35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Nr.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apel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proiecte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774A2" w14:textId="77777777" w:rsidR="00D63E35" w:rsidRPr="006A148A" w:rsidRDefault="00D63E35" w:rsidP="00D63E3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63E35" w:rsidRPr="006A148A" w14:paraId="5EC4C1A7" w14:textId="77777777" w:rsidTr="0013273C">
        <w:trPr>
          <w:trHeight w:val="350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9C03" w14:textId="77777777" w:rsidR="00D63E35" w:rsidRPr="006A148A" w:rsidRDefault="00D63E35" w:rsidP="00D63E35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Cod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SMIS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6DE8F" w14:textId="77777777" w:rsidR="00D63E35" w:rsidRPr="006A148A" w:rsidRDefault="00D63E35" w:rsidP="00D63E3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63E35" w:rsidRPr="006A148A" w14:paraId="68B5291D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1C3A" w14:textId="77777777" w:rsidR="00D63E35" w:rsidRPr="006A148A" w:rsidRDefault="00D63E35" w:rsidP="00D63E35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Solicitantul: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5C0E0" w14:textId="77777777" w:rsidR="00D63E35" w:rsidRPr="006A148A" w:rsidRDefault="00D63E35" w:rsidP="00D63E35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08F73247" w14:textId="77777777" w:rsidR="00F5775A" w:rsidRPr="006A148A" w:rsidRDefault="00F5775A" w:rsidP="00FE4BED">
      <w:pPr>
        <w:rPr>
          <w:rFonts w:ascii="Calibri" w:hAnsi="Calibri" w:cs="Calibri"/>
          <w:sz w:val="22"/>
          <w:szCs w:val="22"/>
        </w:rPr>
      </w:pPr>
    </w:p>
    <w:p w14:paraId="0E50811F" w14:textId="77777777" w:rsidR="00F5775A" w:rsidRPr="006A148A" w:rsidRDefault="00F5775A" w:rsidP="00FE4BED">
      <w:pPr>
        <w:rPr>
          <w:rFonts w:ascii="Calibri" w:hAnsi="Calibri" w:cs="Calibri"/>
          <w:sz w:val="22"/>
          <w:szCs w:val="22"/>
        </w:rPr>
      </w:pPr>
    </w:p>
    <w:tbl>
      <w:tblPr>
        <w:tblW w:w="10705" w:type="dxa"/>
        <w:tblInd w:w="-56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9"/>
        <w:gridCol w:w="7435"/>
        <w:gridCol w:w="544"/>
        <w:gridCol w:w="435"/>
        <w:gridCol w:w="545"/>
        <w:gridCol w:w="1037"/>
      </w:tblGrid>
      <w:tr w:rsidR="001E7798" w:rsidRPr="006A148A" w14:paraId="6F72184F" w14:textId="77777777" w:rsidTr="00110ECD">
        <w:trPr>
          <w:cantSplit/>
          <w:trHeight w:val="623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45FF" w14:textId="77777777" w:rsidR="00F5775A" w:rsidRPr="006A148A" w:rsidRDefault="00F5775A" w:rsidP="00FE4BED">
            <w:pPr>
              <w:pStyle w:val="TableParagraph"/>
              <w:ind w:left="136" w:right="109" w:firstLine="14"/>
              <w:jc w:val="center"/>
              <w:rPr>
                <w:rFonts w:ascii="Calibri" w:hAnsi="Calibri" w:cs="Calibri"/>
                <w:b/>
              </w:rPr>
            </w:pPr>
            <w:r w:rsidRPr="006A148A">
              <w:rPr>
                <w:rFonts w:ascii="Calibri" w:hAnsi="Calibri" w:cs="Calibri"/>
                <w:b/>
              </w:rPr>
              <w:t>NR.</w:t>
            </w:r>
            <w:r w:rsidRPr="006A148A">
              <w:rPr>
                <w:rFonts w:ascii="Calibri" w:hAnsi="Calibri" w:cs="Calibri"/>
                <w:b/>
                <w:spacing w:val="-46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CRT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2944" w14:textId="77777777" w:rsidR="00F5775A" w:rsidRPr="006A148A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</w:rPr>
            </w:pPr>
          </w:p>
          <w:p w14:paraId="4404098B" w14:textId="77777777" w:rsidR="00F5775A" w:rsidRPr="006A148A" w:rsidRDefault="00F5775A" w:rsidP="00FE4BED">
            <w:pPr>
              <w:pStyle w:val="TableParagraph"/>
              <w:ind w:left="2527" w:right="2518"/>
              <w:jc w:val="center"/>
              <w:rPr>
                <w:rFonts w:ascii="Calibri" w:hAnsi="Calibri" w:cs="Calibri"/>
                <w:b/>
              </w:rPr>
            </w:pPr>
            <w:r w:rsidRPr="006A148A">
              <w:rPr>
                <w:rFonts w:ascii="Calibri" w:hAnsi="Calibri" w:cs="Calibri"/>
                <w:b/>
              </w:rPr>
              <w:t>ASPECTE</w:t>
            </w:r>
            <w:r w:rsidRPr="006A148A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DE</w:t>
            </w:r>
            <w:r w:rsidRPr="006A148A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VERIFICAT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EEC71" w14:textId="77777777" w:rsidR="00F5775A" w:rsidRPr="006A148A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</w:rPr>
            </w:pPr>
          </w:p>
          <w:p w14:paraId="0DF187D1" w14:textId="77777777" w:rsidR="00F5775A" w:rsidRPr="006A148A" w:rsidRDefault="00F5775A" w:rsidP="00FE4BED">
            <w:pPr>
              <w:pStyle w:val="TableParagraph"/>
              <w:ind w:left="110"/>
              <w:jc w:val="center"/>
              <w:rPr>
                <w:rFonts w:ascii="Calibri" w:hAnsi="Calibri" w:cs="Calibri"/>
                <w:b/>
              </w:rPr>
            </w:pPr>
            <w:r w:rsidRPr="006A148A">
              <w:rPr>
                <w:rFonts w:ascii="Calibri" w:hAnsi="Calibri" w:cs="Calibri"/>
                <w:b/>
              </w:rPr>
              <w:t>DA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0B76" w14:textId="77777777" w:rsidR="00F5775A" w:rsidRPr="006A148A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</w:rPr>
            </w:pPr>
          </w:p>
          <w:p w14:paraId="7E68599F" w14:textId="77777777" w:rsidR="00F5775A" w:rsidRPr="006A148A" w:rsidRDefault="00F5775A" w:rsidP="00FE4BED">
            <w:pPr>
              <w:pStyle w:val="TableParagraph"/>
              <w:ind w:left="110"/>
              <w:jc w:val="center"/>
              <w:rPr>
                <w:rFonts w:ascii="Calibri" w:hAnsi="Calibri" w:cs="Calibri"/>
                <w:b/>
              </w:rPr>
            </w:pPr>
            <w:r w:rsidRPr="006A148A">
              <w:rPr>
                <w:rFonts w:ascii="Calibri" w:hAnsi="Calibri" w:cs="Calibri"/>
                <w:b/>
              </w:rPr>
              <w:t>NU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2BF7" w14:textId="77777777" w:rsidR="00F5775A" w:rsidRPr="006A148A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</w:rPr>
            </w:pPr>
          </w:p>
          <w:p w14:paraId="1FFA584E" w14:textId="77777777" w:rsidR="00F5775A" w:rsidRPr="006A148A" w:rsidRDefault="00F5775A" w:rsidP="00FE4BED">
            <w:pPr>
              <w:pStyle w:val="TableParagraph"/>
              <w:ind w:left="111"/>
              <w:jc w:val="center"/>
              <w:rPr>
                <w:rFonts w:ascii="Calibri" w:hAnsi="Calibri" w:cs="Calibri"/>
                <w:b/>
              </w:rPr>
            </w:pPr>
            <w:r w:rsidRPr="006A148A">
              <w:rPr>
                <w:rFonts w:ascii="Calibri" w:hAnsi="Calibri" w:cs="Calibri"/>
                <w:b/>
              </w:rPr>
              <w:t>NA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7D4E" w14:textId="77777777" w:rsidR="00F5775A" w:rsidRPr="006A148A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</w:rPr>
            </w:pPr>
          </w:p>
          <w:p w14:paraId="2D45F26D" w14:textId="77777777" w:rsidR="00F5775A" w:rsidRPr="006A148A" w:rsidRDefault="00110ECD" w:rsidP="00FE4BED">
            <w:pPr>
              <w:pStyle w:val="TableParagraph"/>
              <w:jc w:val="center"/>
              <w:rPr>
                <w:rFonts w:ascii="Calibri" w:hAnsi="Calibri" w:cs="Calibri"/>
                <w:b/>
              </w:rPr>
            </w:pPr>
            <w:r w:rsidRPr="006A148A">
              <w:rPr>
                <w:rFonts w:ascii="Calibri" w:hAnsi="Calibri" w:cs="Calibri"/>
                <w:b/>
              </w:rPr>
              <w:t>Observații</w:t>
            </w:r>
          </w:p>
        </w:tc>
      </w:tr>
      <w:tr w:rsidR="001E7798" w:rsidRPr="006A148A" w14:paraId="3EA0F4A7" w14:textId="77777777" w:rsidTr="00110ECD">
        <w:trPr>
          <w:trHeight w:val="3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071B914E" w14:textId="77777777" w:rsidR="00F5775A" w:rsidRPr="006A148A" w:rsidRDefault="00F5775A" w:rsidP="00FE4BED">
            <w:pPr>
              <w:pStyle w:val="TableParagraph"/>
              <w:ind w:right="247"/>
              <w:jc w:val="right"/>
              <w:rPr>
                <w:rFonts w:ascii="Calibri" w:hAnsi="Calibri" w:cs="Calibri"/>
                <w:b/>
              </w:rPr>
            </w:pPr>
            <w:r w:rsidRPr="006A148A">
              <w:rPr>
                <w:rFonts w:ascii="Calibri" w:hAnsi="Calibri" w:cs="Calibri"/>
                <w:b/>
              </w:rPr>
              <w:t>I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47A20187" w14:textId="77777777" w:rsidR="00F5775A" w:rsidRPr="006A148A" w:rsidRDefault="00F5775A" w:rsidP="00FE4BED">
            <w:pPr>
              <w:pStyle w:val="TableParagraph"/>
              <w:ind w:left="108"/>
              <w:rPr>
                <w:rFonts w:ascii="Calibri" w:hAnsi="Calibri" w:cs="Calibri"/>
                <w:b/>
              </w:rPr>
            </w:pPr>
            <w:r w:rsidRPr="006A148A">
              <w:rPr>
                <w:rFonts w:ascii="Calibri" w:hAnsi="Calibri" w:cs="Calibri"/>
                <w:b/>
              </w:rPr>
              <w:t>CRITERII</w:t>
            </w:r>
            <w:r w:rsidRPr="006A148A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GENERALE</w:t>
            </w:r>
            <w:r w:rsidRPr="006A148A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PRIVIND</w:t>
            </w:r>
            <w:r w:rsidRPr="006A148A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CONŢINUTUL</w:t>
            </w:r>
            <w:r w:rsidRPr="006A148A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S.F.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2D21679E" w14:textId="77777777" w:rsidR="00F5775A" w:rsidRPr="006A148A" w:rsidRDefault="00F5775A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7590EE7D" w14:textId="77777777" w:rsidR="00F5775A" w:rsidRPr="006A148A" w:rsidRDefault="00F5775A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541A264C" w14:textId="77777777" w:rsidR="00F5775A" w:rsidRPr="006A148A" w:rsidRDefault="00F5775A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0A3C193D" w14:textId="77777777" w:rsidR="00F5775A" w:rsidRPr="006A148A" w:rsidRDefault="00F5775A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E7798" w:rsidRPr="006A148A" w14:paraId="14DEC3CD" w14:textId="77777777" w:rsidTr="00110ECD">
        <w:trPr>
          <w:trHeight w:val="25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68D0D" w14:textId="77777777" w:rsidR="00F5775A" w:rsidRPr="006A148A" w:rsidRDefault="00F5775A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F228" w14:textId="77777777" w:rsidR="00F5775A" w:rsidRPr="006A148A" w:rsidRDefault="00F5775A" w:rsidP="00FE4BED">
            <w:pPr>
              <w:pStyle w:val="TableParagraph"/>
              <w:ind w:left="108" w:right="98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Partea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scrisă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cuprinde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foaia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de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capăt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în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care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sunt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prezentate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informaţiile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generale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privind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obiectivul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de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investiţii</w:t>
            </w:r>
            <w:r w:rsidRPr="006A148A">
              <w:rPr>
                <w:rFonts w:ascii="Calibri" w:hAnsi="Calibri" w:cs="Calibri"/>
              </w:rPr>
              <w:t>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conform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 xml:space="preserve">precizarilor din capitolul 1, sectiunea A </w:t>
            </w:r>
            <w:r w:rsidRPr="006A148A">
              <w:rPr>
                <w:rFonts w:ascii="Calibri" w:hAnsi="Calibri" w:cs="Calibri"/>
                <w:i/>
              </w:rPr>
              <w:t xml:space="preserve">Piese scrise, </w:t>
            </w:r>
            <w:r w:rsidRPr="006A148A">
              <w:rPr>
                <w:rFonts w:ascii="Calibri" w:hAnsi="Calibri" w:cs="Calibri"/>
              </w:rPr>
              <w:t>din cadrul Anexei 4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Studiu</w:t>
            </w:r>
            <w:r w:rsidRPr="006A148A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 Fezabilitate,</w:t>
            </w:r>
            <w:r w:rsidRPr="006A148A">
              <w:rPr>
                <w:rFonts w:ascii="Calibri" w:hAnsi="Calibri" w:cs="Calibri"/>
                <w:i/>
                <w:spacing w:val="3"/>
              </w:rPr>
              <w:t xml:space="preserve"> </w:t>
            </w:r>
            <w:r w:rsidRPr="006A148A">
              <w:rPr>
                <w:rFonts w:ascii="Calibri" w:hAnsi="Calibri" w:cs="Calibri"/>
              </w:rPr>
              <w:t>la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HG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907/2016:</w:t>
            </w:r>
          </w:p>
          <w:p w14:paraId="576FB87B" w14:textId="77777777" w:rsidR="00F5775A" w:rsidRPr="006A148A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Denumirea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obiectivului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investitii?</w:t>
            </w:r>
          </w:p>
          <w:p w14:paraId="74051940" w14:textId="77777777" w:rsidR="00F5775A" w:rsidRPr="006A148A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Ordonator</w:t>
            </w:r>
            <w:r w:rsidRPr="006A148A">
              <w:rPr>
                <w:rFonts w:ascii="Calibri" w:hAnsi="Calibri" w:cs="Calibri"/>
                <w:spacing w:val="-7"/>
              </w:rPr>
              <w:t xml:space="preserve"> </w:t>
            </w:r>
            <w:r w:rsidRPr="006A148A">
              <w:rPr>
                <w:rFonts w:ascii="Calibri" w:hAnsi="Calibri" w:cs="Calibri"/>
              </w:rPr>
              <w:t>principal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credite/investitor?</w:t>
            </w:r>
          </w:p>
          <w:p w14:paraId="02A6B2E6" w14:textId="77777777" w:rsidR="00F5775A" w:rsidRPr="006A148A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Ordonator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credite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(secundar/terţiar)?</w:t>
            </w:r>
          </w:p>
          <w:p w14:paraId="5029E4C4" w14:textId="77777777" w:rsidR="00F5775A" w:rsidRPr="006A148A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Beneficiarul</w:t>
            </w:r>
            <w:r w:rsidRPr="006A148A">
              <w:rPr>
                <w:rFonts w:ascii="Calibri" w:hAnsi="Calibri" w:cs="Calibri"/>
                <w:spacing w:val="-7"/>
              </w:rPr>
              <w:t xml:space="preserve"> </w:t>
            </w:r>
            <w:r w:rsidRPr="006A148A">
              <w:rPr>
                <w:rFonts w:ascii="Calibri" w:hAnsi="Calibri" w:cs="Calibri"/>
              </w:rPr>
              <w:t>investiţiei?</w:t>
            </w:r>
          </w:p>
          <w:p w14:paraId="723A0A6B" w14:textId="77777777" w:rsidR="00F5775A" w:rsidRPr="006A148A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Elaboratorul</w:t>
            </w:r>
            <w:r w:rsidRPr="006A148A">
              <w:rPr>
                <w:rFonts w:ascii="Calibri" w:hAnsi="Calibri" w:cs="Calibri"/>
                <w:spacing w:val="-7"/>
              </w:rPr>
              <w:t xml:space="preserve"> </w:t>
            </w:r>
            <w:r w:rsidRPr="006A148A">
              <w:rPr>
                <w:rFonts w:ascii="Calibri" w:hAnsi="Calibri" w:cs="Calibri"/>
              </w:rPr>
              <w:t>studiului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fezabilitate?</w:t>
            </w:r>
          </w:p>
          <w:p w14:paraId="37AEAC33" w14:textId="77777777" w:rsidR="00F5775A" w:rsidRPr="006A148A" w:rsidRDefault="00F5775A" w:rsidP="00FE4BED">
            <w:pPr>
              <w:pStyle w:val="TableParagraph"/>
              <w:ind w:left="108" w:right="23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Se</w:t>
            </w:r>
            <w:r w:rsidRPr="006A148A">
              <w:rPr>
                <w:rFonts w:ascii="Calibri" w:hAnsi="Calibri" w:cs="Calibri"/>
                <w:spacing w:val="11"/>
              </w:rPr>
              <w:t xml:space="preserve"> </w:t>
            </w:r>
            <w:r w:rsidRPr="006A148A">
              <w:rPr>
                <w:rFonts w:ascii="Calibri" w:hAnsi="Calibri" w:cs="Calibri"/>
              </w:rPr>
              <w:t>precizeaza,</w:t>
            </w:r>
            <w:r w:rsidRPr="006A148A">
              <w:rPr>
                <w:rFonts w:ascii="Calibri" w:hAnsi="Calibri" w:cs="Calibri"/>
                <w:spacing w:val="12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2"/>
              </w:rPr>
              <w:t xml:space="preserve"> </w:t>
            </w:r>
            <w:r w:rsidRPr="006A148A">
              <w:rPr>
                <w:rFonts w:ascii="Calibri" w:hAnsi="Calibri" w:cs="Calibri"/>
              </w:rPr>
              <w:t>asemenea,</w:t>
            </w:r>
            <w:r w:rsidRPr="006A148A">
              <w:rPr>
                <w:rFonts w:ascii="Calibri" w:hAnsi="Calibri" w:cs="Calibri"/>
                <w:spacing w:val="16"/>
              </w:rPr>
              <w:t xml:space="preserve"> </w:t>
            </w:r>
            <w:r w:rsidRPr="006A148A">
              <w:rPr>
                <w:rFonts w:ascii="Calibri" w:hAnsi="Calibri" w:cs="Calibri"/>
                <w:u w:val="single"/>
              </w:rPr>
              <w:t>data</w:t>
            </w:r>
            <w:r w:rsidRPr="006A148A">
              <w:rPr>
                <w:rFonts w:ascii="Calibri" w:hAnsi="Calibri" w:cs="Calibri"/>
                <w:spacing w:val="12"/>
                <w:u w:val="single"/>
              </w:rPr>
              <w:t xml:space="preserve"> </w:t>
            </w:r>
            <w:r w:rsidRPr="006A148A">
              <w:rPr>
                <w:rFonts w:ascii="Calibri" w:hAnsi="Calibri" w:cs="Calibri"/>
                <w:u w:val="single"/>
              </w:rPr>
              <w:t>elaborarii/actualizarii</w:t>
            </w:r>
            <w:r w:rsidRPr="006A148A">
              <w:rPr>
                <w:rFonts w:ascii="Calibri" w:hAnsi="Calibri" w:cs="Calibri"/>
                <w:spacing w:val="15"/>
              </w:rPr>
              <w:t xml:space="preserve"> </w:t>
            </w:r>
            <w:r w:rsidRPr="006A148A">
              <w:rPr>
                <w:rFonts w:ascii="Calibri" w:hAnsi="Calibri" w:cs="Calibri"/>
              </w:rPr>
              <w:t>documenta</w:t>
            </w:r>
            <w:r w:rsidR="00F54BC8" w:rsidRPr="006A148A">
              <w:rPr>
                <w:rFonts w:ascii="Calibri" w:hAnsi="Calibri" w:cs="Calibri"/>
              </w:rPr>
              <w:t>ț</w:t>
            </w:r>
            <w:r w:rsidRPr="006A148A">
              <w:rPr>
                <w:rFonts w:ascii="Calibri" w:hAnsi="Calibri" w:cs="Calibri"/>
              </w:rPr>
              <w:t>iei</w:t>
            </w:r>
            <w:r w:rsidR="00F54BC8" w:rsidRPr="006A148A">
              <w:rPr>
                <w:rFonts w:ascii="Calibri" w:hAnsi="Calibri" w:cs="Calibri"/>
              </w:rPr>
              <w:t xml:space="preserve"> ș</w:t>
            </w:r>
            <w:r w:rsidRPr="006A148A">
              <w:rPr>
                <w:rFonts w:ascii="Calibri" w:hAnsi="Calibri" w:cs="Calibri"/>
              </w:rPr>
              <w:t>i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  <w:u w:val="single"/>
              </w:rPr>
              <w:t>faza de</w:t>
            </w:r>
            <w:r w:rsidRPr="006A148A">
              <w:rPr>
                <w:rFonts w:ascii="Calibri" w:hAnsi="Calibri" w:cs="Calibri"/>
                <w:spacing w:val="-2"/>
                <w:u w:val="single"/>
              </w:rPr>
              <w:t xml:space="preserve"> </w:t>
            </w:r>
            <w:r w:rsidRPr="006A148A">
              <w:rPr>
                <w:rFonts w:ascii="Calibri" w:hAnsi="Calibri" w:cs="Calibri"/>
                <w:u w:val="single"/>
              </w:rPr>
              <w:t>proiectare</w:t>
            </w:r>
            <w:r w:rsidRPr="006A148A">
              <w:rPr>
                <w:rFonts w:ascii="Calibri" w:hAnsi="Calibri" w:cs="Calibri"/>
              </w:rPr>
              <w:t>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E7C9" w14:textId="77777777" w:rsidR="00F5775A" w:rsidRPr="006A148A" w:rsidRDefault="00F5775A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8D9E4" w14:textId="77777777" w:rsidR="00F5775A" w:rsidRPr="006A148A" w:rsidRDefault="00F5775A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BF1CB" w14:textId="77777777" w:rsidR="00F5775A" w:rsidRPr="006A148A" w:rsidRDefault="00F5775A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DD39" w14:textId="77777777" w:rsidR="00F5775A" w:rsidRPr="006A148A" w:rsidRDefault="00F5775A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E7798" w:rsidRPr="006A148A" w14:paraId="79E86B3B" w14:textId="77777777" w:rsidTr="00110ECD">
        <w:trPr>
          <w:trHeight w:val="15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A5F1F" w14:textId="77777777" w:rsidR="00F5775A" w:rsidRPr="006A148A" w:rsidRDefault="00F5775A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0553" w14:textId="77777777" w:rsidR="00F5775A" w:rsidRPr="006A148A" w:rsidRDefault="00F5775A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Partea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scrisă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conține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lista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cu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semnături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prin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care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elaboratorul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documentatiei</w:t>
            </w:r>
            <w:r w:rsidRPr="006A148A">
              <w:rPr>
                <w:rFonts w:ascii="Calibri" w:hAnsi="Calibri" w:cs="Calibri"/>
                <w:spacing w:val="18"/>
              </w:rPr>
              <w:t xml:space="preserve"> </w:t>
            </w:r>
            <w:r w:rsidRPr="006A148A">
              <w:rPr>
                <w:rFonts w:ascii="Calibri" w:hAnsi="Calibri" w:cs="Calibri"/>
              </w:rPr>
              <w:t>îşi</w:t>
            </w:r>
            <w:r w:rsidRPr="006A148A">
              <w:rPr>
                <w:rFonts w:ascii="Calibri" w:hAnsi="Calibri" w:cs="Calibri"/>
                <w:spacing w:val="19"/>
              </w:rPr>
              <w:t xml:space="preserve"> </w:t>
            </w:r>
            <w:r w:rsidRPr="006A148A">
              <w:rPr>
                <w:rFonts w:ascii="Calibri" w:hAnsi="Calibri" w:cs="Calibri"/>
              </w:rPr>
              <w:t>însuşeşte</w:t>
            </w:r>
            <w:r w:rsidRPr="006A148A">
              <w:rPr>
                <w:rFonts w:ascii="Calibri" w:hAnsi="Calibri" w:cs="Calibri"/>
                <w:spacing w:val="18"/>
              </w:rPr>
              <w:t xml:space="preserve"> </w:t>
            </w:r>
            <w:r w:rsidRPr="006A148A">
              <w:rPr>
                <w:rFonts w:ascii="Calibri" w:hAnsi="Calibri" w:cs="Calibri"/>
              </w:rPr>
              <w:t>şi</w:t>
            </w:r>
            <w:r w:rsidRPr="006A148A">
              <w:rPr>
                <w:rFonts w:ascii="Calibri" w:hAnsi="Calibri" w:cs="Calibri"/>
                <w:spacing w:val="19"/>
              </w:rPr>
              <w:t xml:space="preserve"> </w:t>
            </w:r>
            <w:r w:rsidRPr="006A148A">
              <w:rPr>
                <w:rFonts w:ascii="Calibri" w:hAnsi="Calibri" w:cs="Calibri"/>
              </w:rPr>
              <w:t>asumă</w:t>
            </w:r>
            <w:r w:rsidRPr="006A148A">
              <w:rPr>
                <w:rFonts w:ascii="Calibri" w:hAnsi="Calibri" w:cs="Calibri"/>
                <w:spacing w:val="19"/>
              </w:rPr>
              <w:t xml:space="preserve"> </w:t>
            </w:r>
            <w:r w:rsidRPr="006A148A">
              <w:rPr>
                <w:rFonts w:ascii="Calibri" w:hAnsi="Calibri" w:cs="Calibri"/>
              </w:rPr>
              <w:t>datele</w:t>
            </w:r>
            <w:r w:rsidRPr="006A148A">
              <w:rPr>
                <w:rFonts w:ascii="Calibri" w:hAnsi="Calibri" w:cs="Calibri"/>
                <w:spacing w:val="18"/>
              </w:rPr>
              <w:t xml:space="preserve"> </w:t>
            </w:r>
            <w:r w:rsidRPr="006A148A">
              <w:rPr>
                <w:rFonts w:ascii="Calibri" w:hAnsi="Calibri" w:cs="Calibri"/>
              </w:rPr>
              <w:t>şi</w:t>
            </w:r>
            <w:r w:rsidRPr="006A148A">
              <w:rPr>
                <w:rFonts w:ascii="Calibri" w:hAnsi="Calibri" w:cs="Calibri"/>
                <w:spacing w:val="19"/>
              </w:rPr>
              <w:t xml:space="preserve"> </w:t>
            </w:r>
            <w:r w:rsidRPr="006A148A">
              <w:rPr>
                <w:rFonts w:ascii="Calibri" w:hAnsi="Calibri" w:cs="Calibri"/>
              </w:rPr>
              <w:t>soluţiile</w:t>
            </w:r>
            <w:r w:rsidRPr="006A148A">
              <w:rPr>
                <w:rFonts w:ascii="Calibri" w:hAnsi="Calibri" w:cs="Calibri"/>
                <w:spacing w:val="18"/>
              </w:rPr>
              <w:t xml:space="preserve"> </w:t>
            </w:r>
            <w:r w:rsidRPr="006A148A">
              <w:rPr>
                <w:rFonts w:ascii="Calibri" w:hAnsi="Calibri" w:cs="Calibri"/>
              </w:rPr>
              <w:t>propuse,</w:t>
            </w:r>
            <w:r w:rsidRPr="006A148A">
              <w:rPr>
                <w:rFonts w:ascii="Calibri" w:hAnsi="Calibri" w:cs="Calibri"/>
                <w:spacing w:val="17"/>
              </w:rPr>
              <w:t xml:space="preserve"> </w:t>
            </w:r>
            <w:r w:rsidRPr="006A148A">
              <w:rPr>
                <w:rFonts w:ascii="Calibri" w:hAnsi="Calibri" w:cs="Calibri"/>
              </w:rPr>
              <w:t>şi</w:t>
            </w:r>
            <w:r w:rsidRPr="006A148A">
              <w:rPr>
                <w:rFonts w:ascii="Calibri" w:hAnsi="Calibri" w:cs="Calibri"/>
                <w:spacing w:val="19"/>
              </w:rPr>
              <w:t xml:space="preserve"> </w:t>
            </w:r>
            <w:r w:rsidRPr="006A148A">
              <w:rPr>
                <w:rFonts w:ascii="Calibri" w:hAnsi="Calibri" w:cs="Calibri"/>
              </w:rPr>
              <w:t>care</w:t>
            </w:r>
            <w:r w:rsidRPr="006A148A">
              <w:rPr>
                <w:rFonts w:ascii="Calibri" w:hAnsi="Calibri" w:cs="Calibri"/>
                <w:spacing w:val="-57"/>
              </w:rPr>
              <w:t xml:space="preserve"> </w:t>
            </w:r>
            <w:r w:rsidRPr="006A148A">
              <w:rPr>
                <w:rFonts w:ascii="Calibri" w:hAnsi="Calibri" w:cs="Calibri"/>
              </w:rPr>
              <w:t>va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conţine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cel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puţin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următoarele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date:</w:t>
            </w:r>
          </w:p>
          <w:p w14:paraId="24090B8F" w14:textId="77777777" w:rsidR="00F5775A" w:rsidRPr="006A148A" w:rsidRDefault="00F5775A" w:rsidP="00FE4BED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nr/dată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contract?</w:t>
            </w:r>
          </w:p>
          <w:p w14:paraId="0A0D2E97" w14:textId="77777777" w:rsidR="00F5775A" w:rsidRPr="006A148A" w:rsidRDefault="00F5775A" w:rsidP="00FE4BED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ind w:left="827" w:right="100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numele şi</w:t>
            </w:r>
            <w:r w:rsidRPr="006A148A">
              <w:rPr>
                <w:rFonts w:ascii="Calibri" w:hAnsi="Calibri" w:cs="Calibri"/>
                <w:spacing w:val="60"/>
              </w:rPr>
              <w:t xml:space="preserve"> </w:t>
            </w:r>
            <w:r w:rsidRPr="006A148A">
              <w:rPr>
                <w:rFonts w:ascii="Calibri" w:hAnsi="Calibri" w:cs="Calibri"/>
              </w:rPr>
              <w:t>prenumele în clar ale proiectanţilor pe specialităţi,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ale persoanei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responsabile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 proiect</w:t>
            </w:r>
            <w:r w:rsidR="00F54BC8" w:rsidRPr="006A148A">
              <w:rPr>
                <w:rFonts w:ascii="Calibri" w:hAnsi="Calibri" w:cs="Calibri"/>
              </w:rPr>
              <w:t xml:space="preserve"> </w:t>
            </w:r>
            <w:r w:rsidRPr="006A148A">
              <w:rPr>
                <w:rFonts w:ascii="Calibri" w:hAnsi="Calibri" w:cs="Calibri"/>
              </w:rPr>
              <w:t>- şef de proiect/director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proiect,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inclusiv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semnăturile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acestora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şi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ştampila?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0ED4" w14:textId="77777777" w:rsidR="00F5775A" w:rsidRPr="006A148A" w:rsidRDefault="00F5775A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2A8CB" w14:textId="77777777" w:rsidR="00F5775A" w:rsidRPr="006A148A" w:rsidRDefault="00F5775A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23C0E" w14:textId="77777777" w:rsidR="00F5775A" w:rsidRPr="006A148A" w:rsidRDefault="00F5775A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A36C" w14:textId="77777777" w:rsidR="00F5775A" w:rsidRPr="006A148A" w:rsidRDefault="00F5775A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E7798" w:rsidRPr="006A148A" w14:paraId="39EF9127" w14:textId="77777777" w:rsidTr="00110ECD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6A028" w14:textId="77777777" w:rsidR="00F5775A" w:rsidRPr="006A148A" w:rsidRDefault="00F5775A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03C2" w14:textId="77777777" w:rsidR="00F5775A" w:rsidRPr="006A148A" w:rsidRDefault="00F5775A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 xml:space="preserve">Există și se respectă structura </w:t>
            </w:r>
            <w:r w:rsidRPr="006A148A">
              <w:rPr>
                <w:rFonts w:ascii="Calibri" w:hAnsi="Calibri" w:cs="Calibri"/>
                <w:b/>
              </w:rPr>
              <w:t xml:space="preserve">Părții Scrise </w:t>
            </w:r>
            <w:r w:rsidRPr="006A148A">
              <w:rPr>
                <w:rFonts w:ascii="Calibri" w:hAnsi="Calibri" w:cs="Calibri"/>
              </w:rPr>
              <w:t>conform prevederilor din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legislația în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lastRenderedPageBreak/>
              <w:t>vigoare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–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HG 907/2016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privind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etapele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elaborare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şi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conţinutul-cadru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al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documentaţiilor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tehnico-economice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aferente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obiectivelor/proiectelor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investiţii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finanţate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din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fonduri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publice,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respectiv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cele din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Anexa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4.</w:t>
            </w:r>
            <w:r w:rsidRPr="006A148A">
              <w:rPr>
                <w:rFonts w:ascii="Calibri" w:hAnsi="Calibri" w:cs="Calibri"/>
                <w:spacing w:val="2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Studiu</w:t>
            </w:r>
            <w:r w:rsidRPr="006A148A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Fezabilitate</w:t>
            </w:r>
            <w:r w:rsidRPr="006A148A">
              <w:rPr>
                <w:rFonts w:ascii="Calibri" w:hAnsi="Calibri" w:cs="Calibri"/>
                <w:vertAlign w:val="superscript"/>
              </w:rPr>
              <w:t>*1)</w:t>
            </w:r>
          </w:p>
          <w:p w14:paraId="376C1287" w14:textId="77777777" w:rsidR="001D7627" w:rsidRPr="006A148A" w:rsidRDefault="00F5775A" w:rsidP="00F54BC8">
            <w:pPr>
              <w:pStyle w:val="TableParagraph"/>
              <w:ind w:left="108"/>
              <w:jc w:val="both"/>
              <w:rPr>
                <w:rFonts w:ascii="Calibri" w:hAnsi="Calibri" w:cs="Calibri"/>
                <w:i/>
              </w:rPr>
            </w:pPr>
            <w:r w:rsidRPr="006A148A">
              <w:rPr>
                <w:rFonts w:ascii="Calibri" w:hAnsi="Calibri" w:cs="Calibri"/>
                <w:i/>
              </w:rPr>
              <w:t>*1)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conform</w:t>
            </w:r>
            <w:r w:rsidRPr="006A148A">
              <w:rPr>
                <w:rFonts w:ascii="Calibri" w:hAnsi="Calibri" w:cs="Calibri"/>
                <w:i/>
                <w:spacing w:val="3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HG</w:t>
            </w:r>
            <w:r w:rsidRPr="006A148A">
              <w:rPr>
                <w:rFonts w:ascii="Calibri" w:hAnsi="Calibri" w:cs="Calibri"/>
                <w:i/>
                <w:spacing w:val="2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907/2016, continutul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cadru</w:t>
            </w:r>
            <w:r w:rsidRPr="006A148A">
              <w:rPr>
                <w:rFonts w:ascii="Calibri" w:hAnsi="Calibri" w:cs="Calibri"/>
                <w:i/>
                <w:spacing w:val="2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al SF</w:t>
            </w:r>
            <w:r w:rsidRPr="006A148A">
              <w:rPr>
                <w:rFonts w:ascii="Calibri" w:hAnsi="Calibri" w:cs="Calibri"/>
                <w:i/>
                <w:spacing w:val="3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poate</w:t>
            </w:r>
            <w:r w:rsidRPr="006A148A">
              <w:rPr>
                <w:rFonts w:ascii="Calibri" w:hAnsi="Calibri" w:cs="Calibri"/>
                <w:i/>
                <w:spacing w:val="2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fi</w:t>
            </w:r>
            <w:r w:rsidRPr="006A148A">
              <w:rPr>
                <w:rFonts w:ascii="Calibri" w:hAnsi="Calibri" w:cs="Calibri"/>
                <w:i/>
                <w:spacing w:val="3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adaptat,</w:t>
            </w:r>
            <w:r w:rsidRPr="006A148A">
              <w:rPr>
                <w:rFonts w:ascii="Calibri" w:hAnsi="Calibri" w:cs="Calibri"/>
                <w:i/>
                <w:spacing w:val="3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în</w:t>
            </w:r>
            <w:r w:rsidRPr="006A148A">
              <w:rPr>
                <w:rFonts w:ascii="Calibri" w:hAnsi="Calibri" w:cs="Calibri"/>
                <w:i/>
                <w:spacing w:val="4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functie</w:t>
            </w:r>
            <w:r w:rsidRPr="006A148A">
              <w:rPr>
                <w:rFonts w:ascii="Calibri" w:hAnsi="Calibri" w:cs="Calibri"/>
                <w:i/>
                <w:spacing w:val="3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2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specificul</w:t>
            </w:r>
            <w:r w:rsidR="00F54BC8" w:rsidRPr="006A148A">
              <w:rPr>
                <w:rFonts w:ascii="Calibri" w:hAnsi="Calibri" w:cs="Calibri"/>
                <w:i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și</w:t>
            </w:r>
            <w:r w:rsidRPr="006A148A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complexitatea</w:t>
            </w:r>
            <w:r w:rsidRPr="006A148A">
              <w:rPr>
                <w:rFonts w:ascii="Calibri" w:hAnsi="Calibri" w:cs="Calibri"/>
                <w:i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obiectivului</w:t>
            </w:r>
            <w:r w:rsidRPr="006A148A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investitii</w:t>
            </w:r>
            <w:r w:rsidRPr="006A148A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propus.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F91D8" w14:textId="77777777" w:rsidR="00F5775A" w:rsidRPr="006A148A" w:rsidRDefault="00F5775A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EC47" w14:textId="77777777" w:rsidR="00F5775A" w:rsidRPr="006A148A" w:rsidRDefault="00F5775A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2D57" w14:textId="77777777" w:rsidR="00F5775A" w:rsidRPr="006A148A" w:rsidRDefault="00F5775A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62BC" w14:textId="77777777" w:rsidR="00F5775A" w:rsidRPr="006A148A" w:rsidRDefault="00F5775A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D2191" w:rsidRPr="006A148A" w14:paraId="154404A9" w14:textId="77777777" w:rsidTr="00110ECD">
        <w:trPr>
          <w:trHeight w:val="11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04A41" w14:textId="77777777" w:rsidR="007D2191" w:rsidRPr="006A148A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6539" w14:textId="77777777" w:rsidR="007D2191" w:rsidRPr="006A148A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Sunt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prezentate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informații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privind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situatia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existenta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si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necesitatea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realizarii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obiectivului/proiectului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de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investitii,</w:t>
            </w:r>
            <w:r w:rsidRPr="006A148A">
              <w:rPr>
                <w:rFonts w:ascii="Calibri" w:hAnsi="Calibri" w:cs="Calibri"/>
                <w:b/>
                <w:spacing w:val="60"/>
              </w:rPr>
              <w:t xml:space="preserve"> </w:t>
            </w:r>
            <w:r w:rsidRPr="006A148A">
              <w:rPr>
                <w:rFonts w:ascii="Calibri" w:hAnsi="Calibri" w:cs="Calibri"/>
              </w:rPr>
              <w:t>conform precizarilor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 xml:space="preserve">din capitolul 2, sectiunea A </w:t>
            </w:r>
            <w:r w:rsidRPr="006A148A">
              <w:rPr>
                <w:rFonts w:ascii="Calibri" w:hAnsi="Calibri" w:cs="Calibri"/>
                <w:i/>
              </w:rPr>
              <w:t xml:space="preserve">Piese scrise, </w:t>
            </w:r>
            <w:r w:rsidRPr="006A148A">
              <w:rPr>
                <w:rFonts w:ascii="Calibri" w:hAnsi="Calibri" w:cs="Calibri"/>
              </w:rPr>
              <w:t xml:space="preserve">din cadrul Anexei 4 </w:t>
            </w:r>
            <w:r w:rsidRPr="006A148A">
              <w:rPr>
                <w:rFonts w:ascii="Calibri" w:hAnsi="Calibri" w:cs="Calibri"/>
                <w:i/>
              </w:rPr>
              <w:t>Studiul de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 xml:space="preserve">Fezabilitate, </w:t>
            </w:r>
            <w:r w:rsidRPr="006A148A">
              <w:rPr>
                <w:rFonts w:ascii="Calibri" w:hAnsi="Calibri" w:cs="Calibri"/>
              </w:rPr>
              <w:t>la HG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907/2016</w:t>
            </w:r>
            <w:r w:rsidRPr="006A148A">
              <w:rPr>
                <w:rFonts w:ascii="Calibri" w:hAnsi="Calibri" w:cs="Calibri"/>
                <w:color w:val="008000"/>
              </w:rPr>
              <w:t>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10BBB" w14:textId="77777777" w:rsidR="007D2191" w:rsidRPr="006A148A" w:rsidRDefault="007D2191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BDE7A" w14:textId="77777777" w:rsidR="007D2191" w:rsidRPr="006A148A" w:rsidRDefault="007D2191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A41F" w14:textId="77777777" w:rsidR="007D2191" w:rsidRPr="006A148A" w:rsidRDefault="007D2191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FCC5" w14:textId="77777777" w:rsidR="007D2191" w:rsidRPr="006A148A" w:rsidRDefault="007D2191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D2191" w:rsidRPr="006A148A" w14:paraId="18D6B173" w14:textId="77777777" w:rsidTr="00110ECD">
        <w:trPr>
          <w:trHeight w:val="31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7ADE" w14:textId="77777777" w:rsidR="007D2191" w:rsidRPr="006A148A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8EB0" w14:textId="77777777" w:rsidR="007D2191" w:rsidRPr="006A148A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Sunt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prezentate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minim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doua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scenarii/optiuni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tehnico-economice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pentru realizarea obiectivului de investitii</w:t>
            </w:r>
            <w:r w:rsidRPr="006A148A">
              <w:rPr>
                <w:rFonts w:ascii="Calibri" w:hAnsi="Calibri" w:cs="Calibri"/>
                <w:vertAlign w:val="superscript"/>
              </w:rPr>
              <w:t>*2)</w:t>
            </w:r>
            <w:r w:rsidRPr="006A148A">
              <w:rPr>
                <w:rFonts w:ascii="Calibri" w:hAnsi="Calibri" w:cs="Calibri"/>
              </w:rPr>
              <w:t>, conform precizarilor din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 xml:space="preserve">capitolul 3, sectiunea A </w:t>
            </w:r>
            <w:r w:rsidRPr="006A148A">
              <w:rPr>
                <w:rFonts w:ascii="Calibri" w:hAnsi="Calibri" w:cs="Calibri"/>
                <w:i/>
              </w:rPr>
              <w:t xml:space="preserve">Piese scrise, </w:t>
            </w:r>
            <w:r w:rsidRPr="006A148A">
              <w:rPr>
                <w:rFonts w:ascii="Calibri" w:hAnsi="Calibri" w:cs="Calibri"/>
              </w:rPr>
              <w:t xml:space="preserve">din cadrul Anexei 4 </w:t>
            </w:r>
            <w:r w:rsidRPr="006A148A">
              <w:rPr>
                <w:rFonts w:ascii="Calibri" w:hAnsi="Calibri" w:cs="Calibri"/>
                <w:i/>
              </w:rPr>
              <w:t>Studiul de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 xml:space="preserve">Fezabilitate, </w:t>
            </w:r>
            <w:r w:rsidRPr="006A148A">
              <w:rPr>
                <w:rFonts w:ascii="Calibri" w:hAnsi="Calibri" w:cs="Calibri"/>
              </w:rPr>
              <w:t>la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HG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907/2016, avand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detaliate:</w:t>
            </w:r>
          </w:p>
          <w:p w14:paraId="0E97A91E" w14:textId="77777777" w:rsidR="007D2191" w:rsidRPr="006A148A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particularitatile</w:t>
            </w:r>
            <w:r w:rsidRPr="006A148A">
              <w:rPr>
                <w:rFonts w:ascii="Calibri" w:hAnsi="Calibri" w:cs="Calibri"/>
                <w:spacing w:val="-10"/>
              </w:rPr>
              <w:t xml:space="preserve"> </w:t>
            </w:r>
            <w:r w:rsidRPr="006A148A">
              <w:rPr>
                <w:rFonts w:ascii="Calibri" w:hAnsi="Calibri" w:cs="Calibri"/>
              </w:rPr>
              <w:t>amplasamentului?</w:t>
            </w:r>
          </w:p>
          <w:p w14:paraId="6B3F99B2" w14:textId="77777777" w:rsidR="007D2191" w:rsidRPr="006A148A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right="97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descrierea</w:t>
            </w:r>
            <w:r w:rsidRPr="006A148A">
              <w:rPr>
                <w:rFonts w:ascii="Calibri" w:hAnsi="Calibri" w:cs="Calibri"/>
                <w:spacing w:val="16"/>
              </w:rPr>
              <w:t xml:space="preserve"> </w:t>
            </w:r>
            <w:r w:rsidRPr="006A148A">
              <w:rPr>
                <w:rFonts w:ascii="Calibri" w:hAnsi="Calibri" w:cs="Calibri"/>
              </w:rPr>
              <w:t>din</w:t>
            </w:r>
            <w:r w:rsidRPr="006A148A">
              <w:rPr>
                <w:rFonts w:ascii="Calibri" w:hAnsi="Calibri" w:cs="Calibri"/>
                <w:spacing w:val="16"/>
              </w:rPr>
              <w:t xml:space="preserve"> </w:t>
            </w:r>
            <w:r w:rsidRPr="006A148A">
              <w:rPr>
                <w:rFonts w:ascii="Calibri" w:hAnsi="Calibri" w:cs="Calibri"/>
              </w:rPr>
              <w:t>punct</w:t>
            </w:r>
            <w:r w:rsidRPr="006A148A">
              <w:rPr>
                <w:rFonts w:ascii="Calibri" w:hAnsi="Calibri" w:cs="Calibri"/>
                <w:spacing w:val="17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6"/>
              </w:rPr>
              <w:t xml:space="preserve"> </w:t>
            </w:r>
            <w:r w:rsidRPr="006A148A">
              <w:rPr>
                <w:rFonts w:ascii="Calibri" w:hAnsi="Calibri" w:cs="Calibri"/>
              </w:rPr>
              <w:t>vedere</w:t>
            </w:r>
            <w:r w:rsidRPr="006A148A">
              <w:rPr>
                <w:rFonts w:ascii="Calibri" w:hAnsi="Calibri" w:cs="Calibri"/>
                <w:spacing w:val="16"/>
              </w:rPr>
              <w:t xml:space="preserve"> </w:t>
            </w:r>
            <w:r w:rsidRPr="006A148A">
              <w:rPr>
                <w:rFonts w:ascii="Calibri" w:hAnsi="Calibri" w:cs="Calibri"/>
              </w:rPr>
              <w:t>tehnic,</w:t>
            </w:r>
            <w:r w:rsidRPr="006A148A">
              <w:rPr>
                <w:rFonts w:ascii="Calibri" w:hAnsi="Calibri" w:cs="Calibri"/>
                <w:spacing w:val="15"/>
              </w:rPr>
              <w:t xml:space="preserve"> </w:t>
            </w:r>
            <w:r w:rsidRPr="006A148A">
              <w:rPr>
                <w:rFonts w:ascii="Calibri" w:hAnsi="Calibri" w:cs="Calibri"/>
              </w:rPr>
              <w:t>constructiv,</w:t>
            </w:r>
            <w:r w:rsidRPr="006A148A">
              <w:rPr>
                <w:rFonts w:ascii="Calibri" w:hAnsi="Calibri" w:cs="Calibri"/>
                <w:spacing w:val="18"/>
              </w:rPr>
              <w:t xml:space="preserve"> </w:t>
            </w:r>
            <w:r w:rsidRPr="006A148A">
              <w:rPr>
                <w:rFonts w:ascii="Calibri" w:hAnsi="Calibri" w:cs="Calibri"/>
              </w:rPr>
              <w:t>functional-</w:t>
            </w:r>
            <w:r w:rsidRPr="006A148A">
              <w:rPr>
                <w:rFonts w:ascii="Calibri" w:hAnsi="Calibri" w:cs="Calibri"/>
                <w:spacing w:val="-57"/>
              </w:rPr>
              <w:t xml:space="preserve"> </w:t>
            </w:r>
            <w:r w:rsidRPr="006A148A">
              <w:rPr>
                <w:rFonts w:ascii="Calibri" w:hAnsi="Calibri" w:cs="Calibri"/>
              </w:rPr>
              <w:t>arhitectural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si tehnologic?</w:t>
            </w:r>
          </w:p>
          <w:p w14:paraId="01F8428B" w14:textId="77777777" w:rsidR="007D2191" w:rsidRPr="006A148A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costurile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estimative</w:t>
            </w:r>
            <w:r w:rsidRPr="006A148A">
              <w:rPr>
                <w:rFonts w:ascii="Calibri" w:hAnsi="Calibri" w:cs="Calibri"/>
                <w:spacing w:val="-7"/>
              </w:rPr>
              <w:t xml:space="preserve"> </w:t>
            </w:r>
            <w:r w:rsidRPr="006A148A">
              <w:rPr>
                <w:rFonts w:ascii="Calibri" w:hAnsi="Calibri" w:cs="Calibri"/>
              </w:rPr>
              <w:t>ale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investitiei?</w:t>
            </w:r>
          </w:p>
          <w:p w14:paraId="2C1D9228" w14:textId="77777777" w:rsidR="007D2191" w:rsidRPr="006A148A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right="105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studiile</w:t>
            </w:r>
            <w:r w:rsidRPr="006A148A">
              <w:rPr>
                <w:rFonts w:ascii="Calibri" w:hAnsi="Calibri" w:cs="Calibri"/>
                <w:spacing w:val="4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60"/>
              </w:rPr>
              <w:t xml:space="preserve"> </w:t>
            </w:r>
            <w:r w:rsidRPr="006A148A">
              <w:rPr>
                <w:rFonts w:ascii="Calibri" w:hAnsi="Calibri" w:cs="Calibri"/>
              </w:rPr>
              <w:t>specialitate,</w:t>
            </w:r>
            <w:r w:rsidRPr="006A148A">
              <w:rPr>
                <w:rFonts w:ascii="Calibri" w:hAnsi="Calibri" w:cs="Calibri"/>
                <w:spacing w:val="59"/>
              </w:rPr>
              <w:t xml:space="preserve"> </w:t>
            </w:r>
            <w:r w:rsidRPr="006A148A">
              <w:rPr>
                <w:rFonts w:ascii="Calibri" w:hAnsi="Calibri" w:cs="Calibri"/>
              </w:rPr>
              <w:t>in  functie</w:t>
            </w:r>
            <w:r w:rsidRPr="006A148A">
              <w:rPr>
                <w:rFonts w:ascii="Calibri" w:hAnsi="Calibri" w:cs="Calibri"/>
                <w:spacing w:val="2"/>
              </w:rPr>
              <w:t xml:space="preserve"> </w:t>
            </w:r>
            <w:r w:rsidRPr="006A148A">
              <w:rPr>
                <w:rFonts w:ascii="Calibri" w:hAnsi="Calibri" w:cs="Calibri"/>
              </w:rPr>
              <w:t>de  categoria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clasa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58"/>
              </w:rPr>
              <w:t xml:space="preserve"> </w:t>
            </w:r>
            <w:r w:rsidRPr="006A148A">
              <w:rPr>
                <w:rFonts w:ascii="Calibri" w:hAnsi="Calibri" w:cs="Calibri"/>
              </w:rPr>
              <w:t>importanta,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dupa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caz?</w:t>
            </w:r>
          </w:p>
          <w:p w14:paraId="057CE333" w14:textId="77777777" w:rsidR="007D2191" w:rsidRPr="006A148A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graficele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orientative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realizare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a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investitiei?</w:t>
            </w:r>
          </w:p>
          <w:p w14:paraId="2324DDC4" w14:textId="77777777" w:rsidR="007D2191" w:rsidRPr="006A148A" w:rsidRDefault="007D2191" w:rsidP="00F54BC8">
            <w:pPr>
              <w:pStyle w:val="TableParagraph"/>
              <w:ind w:left="108" w:right="94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  <w:i/>
              </w:rPr>
              <w:t>*2)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În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cazul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în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care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anterior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prezentului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studiu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a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fost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elaborat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un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studiu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prefezabilitate,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se</w:t>
            </w:r>
            <w:r w:rsidRPr="006A148A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vor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prezenta</w:t>
            </w:r>
            <w:r w:rsidRPr="006A148A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minimum</w:t>
            </w:r>
            <w:r w:rsidRPr="006A148A">
              <w:rPr>
                <w:rFonts w:ascii="Calibri" w:hAnsi="Calibri" w:cs="Calibri"/>
                <w:i/>
                <w:spacing w:val="3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două scenarii/opţiuni</w:t>
            </w:r>
            <w:r w:rsidRPr="006A148A">
              <w:rPr>
                <w:rFonts w:ascii="Calibri" w:hAnsi="Calibri" w:cs="Calibri"/>
                <w:i/>
                <w:spacing w:val="3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tehnico-economice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dintre</w:t>
            </w:r>
            <w:r w:rsidR="00F54BC8" w:rsidRPr="006A148A">
              <w:rPr>
                <w:rFonts w:ascii="Calibri" w:hAnsi="Calibri" w:cs="Calibri"/>
                <w:i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cele</w:t>
            </w:r>
            <w:r w:rsidRPr="006A148A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selectate</w:t>
            </w:r>
            <w:r w:rsidRPr="006A148A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ca</w:t>
            </w:r>
            <w:r w:rsidRPr="006A148A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fezabile</w:t>
            </w:r>
            <w:r w:rsidRPr="006A148A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la</w:t>
            </w:r>
            <w:r w:rsidRPr="006A148A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faza</w:t>
            </w:r>
            <w:r w:rsidRPr="006A148A">
              <w:rPr>
                <w:rFonts w:ascii="Calibri" w:hAnsi="Calibri" w:cs="Calibri"/>
                <w:i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studiu</w:t>
            </w:r>
            <w:r w:rsidRPr="006A148A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prefezabilitate.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C718F" w14:textId="77777777" w:rsidR="007D2191" w:rsidRPr="006A148A" w:rsidRDefault="007D2191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4E1E" w14:textId="77777777" w:rsidR="007D2191" w:rsidRPr="006A148A" w:rsidRDefault="007D2191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C690" w14:textId="77777777" w:rsidR="007D2191" w:rsidRPr="006A148A" w:rsidRDefault="007D2191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7148" w14:textId="77777777" w:rsidR="007D2191" w:rsidRPr="006A148A" w:rsidRDefault="007D2191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D2191" w:rsidRPr="006A148A" w14:paraId="353FE232" w14:textId="77777777" w:rsidTr="00110ECD">
        <w:trPr>
          <w:trHeight w:val="6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23787" w14:textId="77777777" w:rsidR="007D2191" w:rsidRPr="006A148A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436E" w14:textId="77777777" w:rsidR="007D2191" w:rsidRPr="006A148A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 xml:space="preserve">Este prezentata </w:t>
            </w:r>
            <w:r w:rsidRPr="006A148A">
              <w:rPr>
                <w:rFonts w:ascii="Calibri" w:hAnsi="Calibri" w:cs="Calibri"/>
                <w:b/>
              </w:rPr>
              <w:t>analiza fiecarui scenariu/optiuni tehnico-economice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propuse</w:t>
            </w:r>
            <w:r w:rsidRPr="006A148A">
              <w:rPr>
                <w:rFonts w:ascii="Calibri" w:hAnsi="Calibri" w:cs="Calibri"/>
              </w:rPr>
              <w:t xml:space="preserve">, conform precizarilor din capitolul 4, sectiunea A </w:t>
            </w:r>
            <w:r w:rsidRPr="006A148A">
              <w:rPr>
                <w:rFonts w:ascii="Calibri" w:hAnsi="Calibri" w:cs="Calibri"/>
                <w:i/>
              </w:rPr>
              <w:t>Piese scrise,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din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cadrul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Anexei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 xml:space="preserve">4 </w:t>
            </w:r>
            <w:r w:rsidRPr="006A148A">
              <w:rPr>
                <w:rFonts w:ascii="Calibri" w:hAnsi="Calibri" w:cs="Calibri"/>
                <w:i/>
              </w:rPr>
              <w:t>Studiul</w:t>
            </w:r>
            <w:r w:rsidRPr="006A148A">
              <w:rPr>
                <w:rFonts w:ascii="Calibri" w:hAnsi="Calibri" w:cs="Calibri"/>
                <w:i/>
                <w:spacing w:val="2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Fezabilitate,</w:t>
            </w:r>
            <w:r w:rsidRPr="006A148A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la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HG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CC9DE" w14:textId="77777777" w:rsidR="007D2191" w:rsidRPr="006A148A" w:rsidRDefault="007D2191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540A" w14:textId="77777777" w:rsidR="007D2191" w:rsidRPr="006A148A" w:rsidRDefault="007D2191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9F05B" w14:textId="77777777" w:rsidR="007D2191" w:rsidRPr="006A148A" w:rsidRDefault="007D2191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9C1E" w14:textId="77777777" w:rsidR="007D2191" w:rsidRPr="006A148A" w:rsidRDefault="007D2191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D2191" w:rsidRPr="006A148A" w14:paraId="71EC7E5C" w14:textId="77777777" w:rsidTr="00110ECD">
        <w:trPr>
          <w:trHeight w:val="7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73F3" w14:textId="77777777" w:rsidR="007D2191" w:rsidRPr="006A148A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1EAD" w14:textId="77777777" w:rsidR="007D2191" w:rsidRPr="006A148A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Este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prezentat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scenariul/optiunea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tehnico-economica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optim(a)</w:t>
            </w:r>
            <w:r w:rsidRPr="006A148A">
              <w:rPr>
                <w:rFonts w:ascii="Calibri" w:hAnsi="Calibri" w:cs="Calibri"/>
                <w:b/>
                <w:spacing w:val="-58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recomandat(a)</w:t>
            </w:r>
            <w:r w:rsidRPr="006A148A">
              <w:rPr>
                <w:rFonts w:ascii="Calibri" w:hAnsi="Calibri" w:cs="Calibri"/>
              </w:rPr>
              <w:t xml:space="preserve">, conform precizarilor din capitolul 5, sectiunea A </w:t>
            </w:r>
            <w:r w:rsidRPr="006A148A">
              <w:rPr>
                <w:rFonts w:ascii="Calibri" w:hAnsi="Calibri" w:cs="Calibri"/>
                <w:i/>
              </w:rPr>
              <w:t>Piese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scrise,</w:t>
            </w:r>
            <w:r w:rsidRPr="006A148A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din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cadrul Anexei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4</w:t>
            </w:r>
            <w:r w:rsidRPr="006A148A">
              <w:rPr>
                <w:rFonts w:ascii="Calibri" w:hAnsi="Calibri" w:cs="Calibri"/>
                <w:spacing w:val="2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Studiul</w:t>
            </w:r>
            <w:r w:rsidRPr="006A148A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Fezabilitate,</w:t>
            </w:r>
            <w:r w:rsidRPr="006A148A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la HG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8DD1" w14:textId="77777777" w:rsidR="007D2191" w:rsidRPr="006A148A" w:rsidRDefault="007D2191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62E5" w14:textId="77777777" w:rsidR="007D2191" w:rsidRPr="006A148A" w:rsidRDefault="007D2191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A81D" w14:textId="77777777" w:rsidR="007D2191" w:rsidRPr="006A148A" w:rsidRDefault="007D2191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077F" w14:textId="77777777" w:rsidR="007D2191" w:rsidRPr="006A148A" w:rsidRDefault="007D2191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F54BC8" w:rsidRPr="006A148A" w14:paraId="10D37B3F" w14:textId="77777777" w:rsidTr="006607E6">
        <w:trPr>
          <w:trHeight w:val="70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B87D7F" w14:textId="77777777" w:rsidR="00F54BC8" w:rsidRPr="006A148A" w:rsidRDefault="00F54BC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B31E2A" w14:textId="77777777" w:rsidR="00F54BC8" w:rsidRPr="006A148A" w:rsidRDefault="00F54BC8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 xml:space="preserve">Există şi se respectă structura capitolului: </w:t>
            </w:r>
            <w:r w:rsidRPr="006A148A">
              <w:rPr>
                <w:rFonts w:ascii="Calibri" w:hAnsi="Calibri" w:cs="Calibri"/>
                <w:b/>
              </w:rPr>
              <w:t>Urbanism, acorduri si avize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conforme</w:t>
            </w:r>
            <w:r w:rsidRPr="006A148A">
              <w:rPr>
                <w:rFonts w:ascii="Calibri" w:hAnsi="Calibri" w:cs="Calibri"/>
              </w:rPr>
              <w:t xml:space="preserve">, conform precizărilor din capitolul 6, secțiunea A </w:t>
            </w:r>
            <w:r w:rsidRPr="006A148A">
              <w:rPr>
                <w:rFonts w:ascii="Calibri" w:hAnsi="Calibri" w:cs="Calibri"/>
                <w:i/>
              </w:rPr>
              <w:t>Piese scrise,</w:t>
            </w:r>
            <w:r w:rsidRPr="006A148A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Pr="006A148A">
              <w:rPr>
                <w:rFonts w:ascii="Calibri" w:hAnsi="Calibri" w:cs="Calibri"/>
              </w:rPr>
              <w:t>din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cadrul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Anexei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4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Studiul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Fezabilitate,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la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HG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907/2016</w:t>
            </w:r>
            <w:r w:rsidRPr="006A148A">
              <w:rPr>
                <w:rFonts w:ascii="Calibri" w:hAnsi="Calibri" w:cs="Calibri"/>
                <w:color w:val="008000"/>
              </w:rPr>
              <w:t>,</w:t>
            </w:r>
            <w:r w:rsidRPr="006A148A">
              <w:rPr>
                <w:rFonts w:ascii="Calibri" w:hAnsi="Calibri" w:cs="Calibri"/>
                <w:color w:val="008000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fiind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prezentate următoarele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documente:</w:t>
            </w:r>
          </w:p>
          <w:p w14:paraId="0A9937D5" w14:textId="77777777" w:rsidR="00F54BC8" w:rsidRPr="006A148A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Certificatul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urbanism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emis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în</w:t>
            </w:r>
            <w:r w:rsidRPr="006A148A">
              <w:rPr>
                <w:rFonts w:ascii="Calibri" w:hAnsi="Calibri" w:cs="Calibri"/>
                <w:spacing w:val="-7"/>
              </w:rPr>
              <w:t xml:space="preserve"> </w:t>
            </w:r>
            <w:r w:rsidRPr="006A148A">
              <w:rPr>
                <w:rFonts w:ascii="Calibri" w:hAnsi="Calibri" w:cs="Calibri"/>
              </w:rPr>
              <w:t>vederea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obținerii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autorizaţiei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de construire?</w:t>
            </w:r>
          </w:p>
          <w:p w14:paraId="32FFA28C" w14:textId="77777777" w:rsidR="00F54BC8" w:rsidRPr="006A148A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104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Extras de carte funciară, cu excepţia cazurilor speciale, expres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prevăzute de lege?</w:t>
            </w:r>
          </w:p>
          <w:p w14:paraId="140BA93B" w14:textId="77777777" w:rsidR="00F54BC8" w:rsidRPr="006A148A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97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  <w:i/>
              </w:rPr>
              <w:t>Pentru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proiectele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care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care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în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conformitate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cu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etapa</w:t>
            </w:r>
            <w:r w:rsidRPr="006A148A">
              <w:rPr>
                <w:rFonts w:ascii="Calibri" w:hAnsi="Calibri" w:cs="Calibri"/>
                <w:i/>
                <w:spacing w:val="60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evaluare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iniţială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efectuată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către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autoritatea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competentă</w:t>
            </w:r>
            <w:r w:rsidRPr="006A148A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pentru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protecţia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mediului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vor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face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obiectul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procedurii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evaluare a impactului asupra mediului</w:t>
            </w:r>
            <w:r w:rsidRPr="006A148A">
              <w:rPr>
                <w:rFonts w:ascii="Calibri" w:hAnsi="Calibri" w:cs="Calibri"/>
              </w:rPr>
              <w:t>: Actul administrativ al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autorităţii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competente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pentru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protecţia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mediului,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măsuri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diminuare a impactului, măsuri de compensare, modalitatea 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integrare a prevederilor acordului de mediu în documentaţia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tehnico-economică?</w:t>
            </w:r>
          </w:p>
          <w:p w14:paraId="1E680424" w14:textId="77777777" w:rsidR="00F54BC8" w:rsidRPr="006A148A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96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  <w:i/>
              </w:rPr>
              <w:t>Pentru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proiectele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care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care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în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conformitate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cu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etapa</w:t>
            </w:r>
            <w:r w:rsidRPr="006A148A">
              <w:rPr>
                <w:rFonts w:ascii="Calibri" w:hAnsi="Calibri" w:cs="Calibri"/>
                <w:i/>
                <w:spacing w:val="60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evaluare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iniţială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efectuată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către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autoritatea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competentă</w:t>
            </w:r>
            <w:r w:rsidRPr="006A148A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 xml:space="preserve">pentru protecţia mediului </w:t>
            </w:r>
            <w:r w:rsidRPr="006A148A">
              <w:rPr>
                <w:rFonts w:ascii="Calibri" w:hAnsi="Calibri" w:cs="Calibri"/>
                <w:b/>
                <w:i/>
              </w:rPr>
              <w:t xml:space="preserve">NU </w:t>
            </w:r>
            <w:r w:rsidRPr="006A148A">
              <w:rPr>
                <w:rFonts w:ascii="Calibri" w:hAnsi="Calibri" w:cs="Calibri"/>
                <w:i/>
              </w:rPr>
              <w:t>vor face obiectul procedurii de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evaluare</w:t>
            </w:r>
            <w:r w:rsidRPr="006A148A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a</w:t>
            </w:r>
            <w:r w:rsidRPr="006A148A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impactului</w:t>
            </w:r>
            <w:r w:rsidRPr="006A148A">
              <w:rPr>
                <w:rFonts w:ascii="Calibri" w:hAnsi="Calibri" w:cs="Calibri"/>
                <w:i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asupra</w:t>
            </w:r>
            <w:r w:rsidRPr="006A148A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mediului</w:t>
            </w:r>
            <w:r w:rsidRPr="006A148A">
              <w:rPr>
                <w:rFonts w:ascii="Calibri" w:hAnsi="Calibri" w:cs="Calibri"/>
              </w:rPr>
              <w:t>: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clasarae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notificării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?</w:t>
            </w:r>
          </w:p>
          <w:p w14:paraId="1773AC67" w14:textId="77777777" w:rsidR="00F54BC8" w:rsidRPr="006A148A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Avize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conforme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privind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asigurarea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utilităţilor?</w:t>
            </w:r>
          </w:p>
          <w:p w14:paraId="4BA99E4B" w14:textId="77777777" w:rsidR="00F54BC8" w:rsidRPr="006A148A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104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Studiu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topografic,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vizat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către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Oficiul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Cadastru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şi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Publicitate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Imobiliară?</w:t>
            </w:r>
          </w:p>
          <w:p w14:paraId="452A89E6" w14:textId="77777777" w:rsidR="00F54BC8" w:rsidRPr="006A148A" w:rsidRDefault="00F54BC8" w:rsidP="00AE26E4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104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Avize,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acorduri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şi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studii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specifice,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după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caz,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în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funcţie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specificul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obiectivului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investiţii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şi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care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pot</w:t>
            </w:r>
            <w:r w:rsidRPr="006A148A">
              <w:rPr>
                <w:rFonts w:ascii="Calibri" w:hAnsi="Calibri" w:cs="Calibri"/>
                <w:spacing w:val="60"/>
              </w:rPr>
              <w:t xml:space="preserve"> </w:t>
            </w:r>
            <w:r w:rsidRPr="006A148A">
              <w:rPr>
                <w:rFonts w:ascii="Calibri" w:hAnsi="Calibri" w:cs="Calibri"/>
              </w:rPr>
              <w:t>condiţiona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soluţiile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tehnice?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F9108E" w14:textId="77777777" w:rsidR="00F54BC8" w:rsidRPr="006A148A" w:rsidRDefault="00F54BC8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FCBC73" w14:textId="77777777" w:rsidR="00F54BC8" w:rsidRPr="006A148A" w:rsidRDefault="00F54BC8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D66FB4" w14:textId="77777777" w:rsidR="00F54BC8" w:rsidRPr="006A148A" w:rsidRDefault="00F54BC8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8823D5" w14:textId="77777777" w:rsidR="00F54BC8" w:rsidRPr="006A148A" w:rsidRDefault="00F54BC8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6C67CE" w:rsidRPr="006A148A" w14:paraId="1CC2BE07" w14:textId="77777777" w:rsidTr="00110ECD">
        <w:trPr>
          <w:trHeight w:val="17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BE3B3" w14:textId="77777777" w:rsidR="001D7627" w:rsidRPr="006A148A" w:rsidRDefault="001D7627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0C43" w14:textId="77777777" w:rsidR="001E7798" w:rsidRPr="006A148A" w:rsidRDefault="001E7798" w:rsidP="00FE4BED">
            <w:pPr>
              <w:pStyle w:val="TableParagraph"/>
              <w:ind w:left="108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Sunt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prezentate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informatii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referitoare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la:</w:t>
            </w:r>
          </w:p>
          <w:p w14:paraId="3AA2560F" w14:textId="77777777" w:rsidR="001E7798" w:rsidRPr="006A148A" w:rsidRDefault="001E7798" w:rsidP="00F54BC8">
            <w:pPr>
              <w:pStyle w:val="TableParagraph"/>
              <w:numPr>
                <w:ilvl w:val="0"/>
                <w:numId w:val="21"/>
              </w:numPr>
              <w:ind w:right="99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  <w:b/>
              </w:rPr>
              <w:t>implementarea investitiei</w:t>
            </w:r>
            <w:r w:rsidRPr="006A148A">
              <w:rPr>
                <w:rFonts w:ascii="Calibri" w:hAnsi="Calibri" w:cs="Calibri"/>
              </w:rPr>
              <w:t>, conform precizarilor din capitolul 7,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sectiunea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Piese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scrise,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din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cadrul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Anexei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4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Studiul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Fezabilitate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la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HG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907/2016,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avand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detaliate:</w:t>
            </w:r>
          </w:p>
          <w:p w14:paraId="00CC50A0" w14:textId="77777777" w:rsidR="001D7627" w:rsidRPr="006A148A" w:rsidRDefault="001E7798" w:rsidP="00FE4BED">
            <w:pPr>
              <w:pStyle w:val="TableParagraph"/>
              <w:tabs>
                <w:tab w:val="left" w:pos="1188"/>
              </w:tabs>
              <w:ind w:left="827" w:right="98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-</w:t>
            </w:r>
            <w:r w:rsidRPr="006A148A">
              <w:rPr>
                <w:rFonts w:ascii="Calibri" w:hAnsi="Calibri" w:cs="Calibri"/>
                <w:spacing w:val="107"/>
              </w:rPr>
              <w:t xml:space="preserve"> </w:t>
            </w:r>
            <w:r w:rsidRPr="006A148A">
              <w:rPr>
                <w:rFonts w:ascii="Calibri" w:hAnsi="Calibri" w:cs="Calibri"/>
              </w:rPr>
              <w:t>informatii</w:t>
            </w:r>
            <w:r w:rsidRPr="006A148A">
              <w:rPr>
                <w:rFonts w:ascii="Calibri" w:hAnsi="Calibri" w:cs="Calibri"/>
                <w:spacing w:val="34"/>
              </w:rPr>
              <w:t xml:space="preserve"> </w:t>
            </w:r>
            <w:r w:rsidRPr="006A148A">
              <w:rPr>
                <w:rFonts w:ascii="Calibri" w:hAnsi="Calibri" w:cs="Calibri"/>
              </w:rPr>
              <w:t>despre</w:t>
            </w:r>
            <w:r w:rsidRPr="006A148A">
              <w:rPr>
                <w:rFonts w:ascii="Calibri" w:hAnsi="Calibri" w:cs="Calibri"/>
                <w:spacing w:val="34"/>
              </w:rPr>
              <w:t xml:space="preserve"> </w:t>
            </w:r>
            <w:r w:rsidRPr="006A148A">
              <w:rPr>
                <w:rFonts w:ascii="Calibri" w:hAnsi="Calibri" w:cs="Calibri"/>
              </w:rPr>
              <w:t>entitatea</w:t>
            </w:r>
            <w:r w:rsidRPr="006A148A">
              <w:rPr>
                <w:rFonts w:ascii="Calibri" w:hAnsi="Calibri" w:cs="Calibri"/>
                <w:spacing w:val="35"/>
              </w:rPr>
              <w:t xml:space="preserve"> </w:t>
            </w:r>
            <w:r w:rsidRPr="006A148A">
              <w:rPr>
                <w:rFonts w:ascii="Calibri" w:hAnsi="Calibri" w:cs="Calibri"/>
              </w:rPr>
              <w:t>responsabila</w:t>
            </w:r>
            <w:r w:rsidRPr="006A148A">
              <w:rPr>
                <w:rFonts w:ascii="Calibri" w:hAnsi="Calibri" w:cs="Calibri"/>
                <w:spacing w:val="35"/>
              </w:rPr>
              <w:t xml:space="preserve"> </w:t>
            </w:r>
            <w:r w:rsidRPr="006A148A">
              <w:rPr>
                <w:rFonts w:ascii="Calibri" w:hAnsi="Calibri" w:cs="Calibri"/>
              </w:rPr>
              <w:t>cu</w:t>
            </w:r>
            <w:r w:rsidRPr="006A148A">
              <w:rPr>
                <w:rFonts w:ascii="Calibri" w:hAnsi="Calibri" w:cs="Calibri"/>
                <w:spacing w:val="34"/>
              </w:rPr>
              <w:t xml:space="preserve"> </w:t>
            </w:r>
            <w:r w:rsidRPr="006A148A">
              <w:rPr>
                <w:rFonts w:ascii="Calibri" w:hAnsi="Calibri" w:cs="Calibri"/>
              </w:rPr>
              <w:t>implementarea</w:t>
            </w:r>
          </w:p>
          <w:p w14:paraId="393DAF11" w14:textId="77777777" w:rsidR="001E7798" w:rsidRPr="006A148A" w:rsidRDefault="001E7798" w:rsidP="00FE4BED">
            <w:pPr>
              <w:pStyle w:val="TableParagraph"/>
              <w:ind w:left="1187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investitiei?</w:t>
            </w:r>
          </w:p>
          <w:p w14:paraId="0E71E7B6" w14:textId="77777777" w:rsidR="001E7798" w:rsidRPr="006A148A" w:rsidRDefault="001E7798" w:rsidP="00FE4BED">
            <w:pPr>
              <w:pStyle w:val="TableParagraph"/>
              <w:numPr>
                <w:ilvl w:val="0"/>
                <w:numId w:val="11"/>
              </w:numPr>
              <w:tabs>
                <w:tab w:val="num" w:pos="0"/>
                <w:tab w:val="left" w:pos="1188"/>
              </w:tabs>
              <w:ind w:left="1187" w:right="98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strategia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implementare,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cuprinzând: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durata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implementare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obiectivului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investiţii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(în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luni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calendaristice),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durata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execuţie,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graficul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58"/>
              </w:rPr>
              <w:t xml:space="preserve"> </w:t>
            </w:r>
            <w:r w:rsidRPr="006A148A">
              <w:rPr>
                <w:rFonts w:ascii="Calibri" w:hAnsi="Calibri" w:cs="Calibri"/>
              </w:rPr>
              <w:t>implementare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investiţiei,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eşalonarea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investiţiei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ani,</w:t>
            </w:r>
            <w:r w:rsidRPr="006A148A">
              <w:rPr>
                <w:rFonts w:ascii="Calibri" w:hAnsi="Calibri" w:cs="Calibri"/>
                <w:spacing w:val="-58"/>
              </w:rPr>
              <w:t xml:space="preserve"> </w:t>
            </w:r>
            <w:r w:rsidRPr="006A148A">
              <w:rPr>
                <w:rFonts w:ascii="Calibri" w:hAnsi="Calibri" w:cs="Calibri"/>
              </w:rPr>
              <w:t>resurse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necesare?</w:t>
            </w:r>
          </w:p>
          <w:p w14:paraId="42D2E977" w14:textId="77777777" w:rsidR="001E7798" w:rsidRPr="006A148A" w:rsidRDefault="001E7798" w:rsidP="00FE4BED">
            <w:pPr>
              <w:pStyle w:val="TableParagraph"/>
              <w:numPr>
                <w:ilvl w:val="0"/>
                <w:numId w:val="11"/>
              </w:numPr>
              <w:tabs>
                <w:tab w:val="num" w:pos="0"/>
                <w:tab w:val="left" w:pos="1188"/>
              </w:tabs>
              <w:ind w:left="1188" w:hanging="361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strategia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7"/>
              </w:rPr>
              <w:t xml:space="preserve"> </w:t>
            </w:r>
            <w:r w:rsidRPr="006A148A">
              <w:rPr>
                <w:rFonts w:ascii="Calibri" w:hAnsi="Calibri" w:cs="Calibri"/>
              </w:rPr>
              <w:t>exploatare/operare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si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intretinere?</w:t>
            </w:r>
          </w:p>
          <w:p w14:paraId="3053447C" w14:textId="77777777" w:rsidR="001E7798" w:rsidRPr="006A148A" w:rsidRDefault="001E7798" w:rsidP="00FE4BED">
            <w:pPr>
              <w:pStyle w:val="TableParagraph"/>
              <w:numPr>
                <w:ilvl w:val="0"/>
                <w:numId w:val="11"/>
              </w:numPr>
              <w:tabs>
                <w:tab w:val="num" w:pos="0"/>
                <w:tab w:val="left" w:pos="1188"/>
              </w:tabs>
              <w:ind w:left="1187" w:right="104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recomandari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privind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asigurarea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capacitatii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manageriale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si</w:t>
            </w:r>
            <w:r w:rsidRPr="006A148A">
              <w:rPr>
                <w:rFonts w:ascii="Calibri" w:hAnsi="Calibri" w:cs="Calibri"/>
                <w:spacing w:val="-58"/>
              </w:rPr>
              <w:t xml:space="preserve"> </w:t>
            </w:r>
            <w:r w:rsidRPr="006A148A">
              <w:rPr>
                <w:rFonts w:ascii="Calibri" w:hAnsi="Calibri" w:cs="Calibri"/>
              </w:rPr>
              <w:t>institutionale?</w:t>
            </w:r>
          </w:p>
          <w:p w14:paraId="0577231D" w14:textId="77777777" w:rsidR="001E7798" w:rsidRPr="006A148A" w:rsidRDefault="001E7798" w:rsidP="00F54BC8">
            <w:pPr>
              <w:pStyle w:val="TableParagraph"/>
              <w:numPr>
                <w:ilvl w:val="0"/>
                <w:numId w:val="21"/>
              </w:numPr>
              <w:ind w:right="99"/>
              <w:jc w:val="both"/>
              <w:rPr>
                <w:rFonts w:ascii="Calibri" w:hAnsi="Calibri" w:cs="Calibri"/>
                <w:b/>
              </w:rPr>
            </w:pPr>
            <w:r w:rsidRPr="006A148A">
              <w:rPr>
                <w:rFonts w:ascii="Calibri" w:hAnsi="Calibri" w:cs="Calibri"/>
                <w:b/>
              </w:rPr>
              <w:t xml:space="preserve">concluzii </w:t>
            </w:r>
            <w:r w:rsidR="00F54BC8" w:rsidRPr="006A148A">
              <w:rPr>
                <w:rFonts w:ascii="Calibri" w:hAnsi="Calibri" w:cs="Calibri"/>
                <w:b/>
              </w:rPr>
              <w:t>ș</w:t>
            </w:r>
            <w:r w:rsidRPr="006A148A">
              <w:rPr>
                <w:rFonts w:ascii="Calibri" w:hAnsi="Calibri" w:cs="Calibri"/>
                <w:b/>
              </w:rPr>
              <w:t>i recomand</w:t>
            </w:r>
            <w:r w:rsidR="00F54BC8" w:rsidRPr="006A148A">
              <w:rPr>
                <w:rFonts w:ascii="Calibri" w:hAnsi="Calibri" w:cs="Calibri"/>
                <w:b/>
              </w:rPr>
              <w:t>ă</w:t>
            </w:r>
            <w:r w:rsidRPr="006A148A">
              <w:rPr>
                <w:rFonts w:ascii="Calibri" w:hAnsi="Calibri" w:cs="Calibri"/>
                <w:b/>
              </w:rPr>
              <w:t xml:space="preserve">ri, </w:t>
            </w:r>
            <w:r w:rsidRPr="006A148A">
              <w:rPr>
                <w:rFonts w:ascii="Calibri" w:hAnsi="Calibri" w:cs="Calibri"/>
              </w:rPr>
              <w:t>conform preciz</w:t>
            </w:r>
            <w:r w:rsidR="00F54BC8" w:rsidRPr="006A148A">
              <w:rPr>
                <w:rFonts w:ascii="Calibri" w:hAnsi="Calibri" w:cs="Calibri"/>
              </w:rPr>
              <w:t>ă</w:t>
            </w:r>
            <w:r w:rsidRPr="006A148A">
              <w:rPr>
                <w:rFonts w:ascii="Calibri" w:hAnsi="Calibri" w:cs="Calibri"/>
              </w:rPr>
              <w:t>rilor din capitolul 8,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sec</w:t>
            </w:r>
            <w:r w:rsidR="00F54BC8" w:rsidRPr="006A148A">
              <w:rPr>
                <w:rFonts w:ascii="Calibri" w:hAnsi="Calibri" w:cs="Calibri"/>
              </w:rPr>
              <w:t>ț</w:t>
            </w:r>
            <w:r w:rsidRPr="006A148A">
              <w:rPr>
                <w:rFonts w:ascii="Calibri" w:hAnsi="Calibri" w:cs="Calibri"/>
              </w:rPr>
              <w:t>iunea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Piese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scrise,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din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cadrul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Anexei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4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Studiul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Fezabilitate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la</w:t>
            </w:r>
            <w:r w:rsidRPr="006A148A">
              <w:rPr>
                <w:rFonts w:ascii="Calibri" w:hAnsi="Calibri" w:cs="Calibri"/>
                <w:spacing w:val="2"/>
              </w:rPr>
              <w:t xml:space="preserve"> </w:t>
            </w:r>
            <w:r w:rsidRPr="006A148A">
              <w:rPr>
                <w:rFonts w:ascii="Calibri" w:hAnsi="Calibri" w:cs="Calibri"/>
              </w:rPr>
              <w:t>HG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ACFC0" w14:textId="77777777" w:rsidR="001D7627" w:rsidRPr="006A148A" w:rsidRDefault="001D7627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0C5C6" w14:textId="77777777" w:rsidR="001D7627" w:rsidRPr="006A148A" w:rsidRDefault="001D7627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32A4" w14:textId="77777777" w:rsidR="001D7627" w:rsidRPr="006A148A" w:rsidRDefault="001D7627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3A521" w14:textId="77777777" w:rsidR="001D7627" w:rsidRPr="006A148A" w:rsidRDefault="001D7627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6C67CE" w:rsidRPr="006A148A" w14:paraId="0242CFD4" w14:textId="77777777" w:rsidTr="00110ECD">
        <w:trPr>
          <w:trHeight w:val="17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E09E" w14:textId="77777777" w:rsidR="001E7798" w:rsidRPr="006A148A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F195" w14:textId="77777777" w:rsidR="001E7798" w:rsidRPr="006A148A" w:rsidRDefault="001E7798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  <w:b/>
              </w:rPr>
              <w:t>Devizul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General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este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elaborat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conform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legislației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în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vigoare: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HG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907/2016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privind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etapele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elaborare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şi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conţinutul-cadru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al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documentaţiilor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tehnico-economice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aferente</w:t>
            </w:r>
            <w:r w:rsidRPr="006A148A">
              <w:rPr>
                <w:rFonts w:ascii="Calibri" w:hAnsi="Calibri" w:cs="Calibri"/>
                <w:i/>
                <w:spacing w:val="60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obiectivelor/proiectelor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investiţii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finanţate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din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fonduri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publice,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sectiunea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5-a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Devizul</w:t>
            </w:r>
            <w:r w:rsidRPr="006A148A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 xml:space="preserve">general si devizul pe obiect, </w:t>
            </w:r>
            <w:r w:rsidRPr="006A148A">
              <w:rPr>
                <w:rFonts w:ascii="Calibri" w:hAnsi="Calibri" w:cs="Calibri"/>
              </w:rPr>
              <w:t>inclusiv conform Metodologiei prezentate in</w:t>
            </w:r>
            <w:r w:rsidRPr="006A148A">
              <w:rPr>
                <w:rFonts w:ascii="Calibri" w:hAnsi="Calibri" w:cs="Calibri"/>
                <w:spacing w:val="-58"/>
              </w:rPr>
              <w:t xml:space="preserve"> </w:t>
            </w:r>
            <w:r w:rsidRPr="006A148A">
              <w:rPr>
                <w:rFonts w:ascii="Calibri" w:hAnsi="Calibri" w:cs="Calibri"/>
              </w:rPr>
              <w:t>Anexa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6 la</w:t>
            </w:r>
            <w:r w:rsidRPr="006A148A">
              <w:rPr>
                <w:rFonts w:ascii="Calibri" w:hAnsi="Calibri" w:cs="Calibri"/>
                <w:spacing w:val="2"/>
              </w:rPr>
              <w:t xml:space="preserve"> </w:t>
            </w:r>
            <w:r w:rsidRPr="006A148A">
              <w:rPr>
                <w:rFonts w:ascii="Calibri" w:hAnsi="Calibri" w:cs="Calibri"/>
              </w:rPr>
              <w:t>HG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907/2016:</w:t>
            </w:r>
          </w:p>
          <w:p w14:paraId="51018F0F" w14:textId="77777777" w:rsidR="001E7798" w:rsidRPr="006A148A" w:rsidRDefault="001E7798" w:rsidP="00FE4BED">
            <w:pPr>
              <w:pStyle w:val="TableParagraph"/>
              <w:numPr>
                <w:ilvl w:val="0"/>
                <w:numId w:val="13"/>
              </w:numPr>
              <w:tabs>
                <w:tab w:val="left" w:pos="852"/>
              </w:tabs>
              <w:ind w:hanging="361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respecta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modelul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cadru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prezentat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în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anexa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7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la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HG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907/2016?</w:t>
            </w:r>
          </w:p>
          <w:p w14:paraId="43DA198D" w14:textId="77777777" w:rsidR="001E7798" w:rsidRPr="006A148A" w:rsidRDefault="001E7798" w:rsidP="00FE4BED">
            <w:pPr>
              <w:pStyle w:val="TableParagraph"/>
              <w:numPr>
                <w:ilvl w:val="0"/>
                <w:numId w:val="13"/>
              </w:numPr>
              <w:tabs>
                <w:tab w:val="left" w:pos="852"/>
              </w:tabs>
              <w:ind w:hanging="361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conține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costuri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aferente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tuturor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intervențiilor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cuprinse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în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SF?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0DAB" w14:textId="77777777" w:rsidR="001E7798" w:rsidRPr="006A148A" w:rsidRDefault="001E7798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00B9F" w14:textId="77777777" w:rsidR="001E7798" w:rsidRPr="006A148A" w:rsidRDefault="001E7798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ABCEF" w14:textId="77777777" w:rsidR="001E7798" w:rsidRPr="006A148A" w:rsidRDefault="001E7798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057F" w14:textId="77777777" w:rsidR="001E7798" w:rsidRPr="006A148A" w:rsidRDefault="001E7798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6C67CE" w:rsidRPr="006A148A" w14:paraId="7B195796" w14:textId="77777777" w:rsidTr="00110ECD">
        <w:trPr>
          <w:trHeight w:val="2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A0B3" w14:textId="77777777" w:rsidR="001E7798" w:rsidRPr="006A148A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0E513" w14:textId="77777777" w:rsidR="001E7798" w:rsidRPr="006A148A" w:rsidRDefault="001E7798" w:rsidP="00FE4BED">
            <w:pPr>
              <w:pStyle w:val="TableParagraph"/>
              <w:ind w:left="108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  <w:b/>
              </w:rPr>
              <w:t>Devizele</w:t>
            </w:r>
            <w:r w:rsidRPr="006A148A">
              <w:rPr>
                <w:rFonts w:ascii="Calibri" w:hAnsi="Calibri" w:cs="Calibri"/>
                <w:b/>
                <w:spacing w:val="5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pe</w:t>
            </w:r>
            <w:r w:rsidRPr="006A148A">
              <w:rPr>
                <w:rFonts w:ascii="Calibri" w:hAnsi="Calibri" w:cs="Calibri"/>
                <w:b/>
                <w:spacing w:val="8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Obiect</w:t>
            </w:r>
            <w:r w:rsidRPr="006A148A">
              <w:rPr>
                <w:rFonts w:ascii="Calibri" w:hAnsi="Calibri" w:cs="Calibri"/>
                <w:b/>
                <w:spacing w:val="4"/>
              </w:rPr>
              <w:t xml:space="preserve"> </w:t>
            </w:r>
            <w:r w:rsidRPr="006A148A">
              <w:rPr>
                <w:rFonts w:ascii="Calibri" w:hAnsi="Calibri" w:cs="Calibri"/>
              </w:rPr>
              <w:t>sunt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întocmite</w:t>
            </w:r>
            <w:r w:rsidRPr="006A148A">
              <w:rPr>
                <w:rFonts w:ascii="Calibri" w:hAnsi="Calibri" w:cs="Calibri"/>
                <w:spacing w:val="2"/>
              </w:rPr>
              <w:t xml:space="preserve"> </w:t>
            </w:r>
            <w:r w:rsidRPr="006A148A">
              <w:rPr>
                <w:rFonts w:ascii="Calibri" w:hAnsi="Calibri" w:cs="Calibri"/>
              </w:rPr>
              <w:t>conform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modelului</w:t>
            </w:r>
            <w:r w:rsidRPr="006A148A">
              <w:rPr>
                <w:rFonts w:ascii="Calibri" w:hAnsi="Calibri" w:cs="Calibri"/>
                <w:spacing w:val="2"/>
              </w:rPr>
              <w:t xml:space="preserve"> </w:t>
            </w:r>
            <w:r w:rsidRPr="006A148A">
              <w:rPr>
                <w:rFonts w:ascii="Calibri" w:hAnsi="Calibri" w:cs="Calibri"/>
              </w:rPr>
              <w:t>din</w:t>
            </w:r>
            <w:r w:rsidRPr="006A148A">
              <w:rPr>
                <w:rFonts w:ascii="Calibri" w:hAnsi="Calibri" w:cs="Calibri"/>
                <w:spacing w:val="3"/>
              </w:rPr>
              <w:t xml:space="preserve"> </w:t>
            </w:r>
            <w:r w:rsidRPr="006A148A">
              <w:rPr>
                <w:rFonts w:ascii="Calibri" w:hAnsi="Calibri" w:cs="Calibri"/>
              </w:rPr>
              <w:t>anexa</w:t>
            </w:r>
            <w:r w:rsidRPr="006A148A">
              <w:rPr>
                <w:rFonts w:ascii="Calibri" w:hAnsi="Calibri" w:cs="Calibri"/>
                <w:spacing w:val="2"/>
              </w:rPr>
              <w:t xml:space="preserve"> </w:t>
            </w:r>
            <w:r w:rsidRPr="006A148A">
              <w:rPr>
                <w:rFonts w:ascii="Calibri" w:hAnsi="Calibri" w:cs="Calibri"/>
              </w:rPr>
              <w:t>8</w:t>
            </w:r>
            <w:r w:rsidRPr="006A148A">
              <w:rPr>
                <w:rFonts w:ascii="Calibri" w:hAnsi="Calibri" w:cs="Calibri"/>
                <w:spacing w:val="4"/>
              </w:rPr>
              <w:t xml:space="preserve"> </w:t>
            </w:r>
            <w:r w:rsidRPr="006A148A">
              <w:rPr>
                <w:rFonts w:ascii="Calibri" w:hAnsi="Calibri" w:cs="Calibri"/>
              </w:rPr>
              <w:t>la</w:t>
            </w:r>
            <w:r w:rsidRPr="006A148A">
              <w:rPr>
                <w:rFonts w:ascii="Calibri" w:hAnsi="Calibri" w:cs="Calibri"/>
                <w:spacing w:val="2"/>
              </w:rPr>
              <w:t xml:space="preserve"> </w:t>
            </w:r>
            <w:r w:rsidRPr="006A148A">
              <w:rPr>
                <w:rFonts w:ascii="Calibri" w:hAnsi="Calibri" w:cs="Calibri"/>
              </w:rPr>
              <w:t>HG</w:t>
            </w:r>
            <w:r w:rsidRPr="006A148A">
              <w:rPr>
                <w:rFonts w:ascii="Calibri" w:hAnsi="Calibri" w:cs="Calibri"/>
                <w:spacing w:val="-58"/>
              </w:rPr>
              <w:t xml:space="preserve"> </w:t>
            </w:r>
            <w:r w:rsidRPr="006A148A">
              <w:rPr>
                <w:rFonts w:ascii="Calibri" w:hAnsi="Calibri" w:cs="Calibri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0BF8D" w14:textId="77777777" w:rsidR="001E7798" w:rsidRPr="006A148A" w:rsidRDefault="001E7798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1602A" w14:textId="77777777" w:rsidR="001E7798" w:rsidRPr="006A148A" w:rsidRDefault="001E7798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D9DD" w14:textId="77777777" w:rsidR="001E7798" w:rsidRPr="006A148A" w:rsidRDefault="001E7798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CCC60" w14:textId="77777777" w:rsidR="001E7798" w:rsidRPr="006A148A" w:rsidRDefault="001E7798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E7798" w:rsidRPr="006A148A" w14:paraId="7199FCB4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21818" w14:textId="77777777" w:rsidR="001E7798" w:rsidRPr="006A148A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31B47" w14:textId="77777777" w:rsidR="001E7798" w:rsidRPr="006A148A" w:rsidRDefault="001E7798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 xml:space="preserve">Există </w:t>
            </w:r>
            <w:r w:rsidRPr="006A148A">
              <w:rPr>
                <w:rFonts w:ascii="Calibri" w:hAnsi="Calibri" w:cs="Calibri"/>
                <w:b/>
              </w:rPr>
              <w:t>piesele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desenate</w:t>
            </w:r>
            <w:r w:rsidRPr="006A148A">
              <w:rPr>
                <w:rFonts w:ascii="Calibri" w:hAnsi="Calibri" w:cs="Calibri"/>
              </w:rPr>
              <w:t>, prezentate la scara relevanta in raport cu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caracteristicile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obiectivului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investitii,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pentru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toate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obiectele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investiți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si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pentru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toate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specialitățile?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A1C02" w14:textId="77777777" w:rsidR="001E7798" w:rsidRPr="006A148A" w:rsidRDefault="001E7798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12874" w14:textId="77777777" w:rsidR="001E7798" w:rsidRPr="006A148A" w:rsidRDefault="001E7798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EA87" w14:textId="77777777" w:rsidR="001E7798" w:rsidRPr="006A148A" w:rsidRDefault="001E7798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7335C" w14:textId="77777777" w:rsidR="001E7798" w:rsidRPr="006A148A" w:rsidRDefault="001E7798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E7798" w:rsidRPr="006A148A" w14:paraId="07563017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6CA4" w14:textId="77777777" w:rsidR="001E7798" w:rsidRPr="006A148A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B51B" w14:textId="77777777" w:rsidR="001E7798" w:rsidRPr="006A148A" w:rsidRDefault="001E7798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 xml:space="preserve">Există planşele mentionate la sectiunea B </w:t>
            </w:r>
            <w:r w:rsidRPr="006A148A">
              <w:rPr>
                <w:rFonts w:ascii="Calibri" w:hAnsi="Calibri" w:cs="Calibri"/>
                <w:i/>
              </w:rPr>
              <w:t xml:space="preserve">Piese desenate, </w:t>
            </w:r>
            <w:r w:rsidRPr="006A148A">
              <w:rPr>
                <w:rFonts w:ascii="Calibri" w:hAnsi="Calibri" w:cs="Calibri"/>
              </w:rPr>
              <w:t>din cadrul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Anexei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 xml:space="preserve">4 </w:t>
            </w:r>
            <w:r w:rsidRPr="006A148A">
              <w:rPr>
                <w:rFonts w:ascii="Calibri" w:hAnsi="Calibri" w:cs="Calibri"/>
                <w:i/>
              </w:rPr>
              <w:t>Studiul</w:t>
            </w:r>
            <w:r w:rsidRPr="006A148A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 Fezabilitate,</w:t>
            </w:r>
            <w:r w:rsidRPr="006A148A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la</w:t>
            </w:r>
            <w:r w:rsidRPr="006A148A">
              <w:rPr>
                <w:rFonts w:ascii="Calibri" w:hAnsi="Calibri" w:cs="Calibri"/>
                <w:spacing w:val="2"/>
              </w:rPr>
              <w:t xml:space="preserve"> </w:t>
            </w:r>
            <w:r w:rsidRPr="006A148A">
              <w:rPr>
                <w:rFonts w:ascii="Calibri" w:hAnsi="Calibri" w:cs="Calibri"/>
              </w:rPr>
              <w:t>HG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907/2016:</w:t>
            </w:r>
          </w:p>
          <w:p w14:paraId="2334AB5F" w14:textId="77777777" w:rsidR="001E7798" w:rsidRPr="006A148A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plan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amplasare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în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zonă?</w:t>
            </w:r>
          </w:p>
          <w:p w14:paraId="369F17D4" w14:textId="77777777" w:rsidR="001E7798" w:rsidRPr="006A148A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plan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situatie?</w:t>
            </w:r>
          </w:p>
          <w:p w14:paraId="10620253" w14:textId="77777777" w:rsidR="001E7798" w:rsidRPr="006A148A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left="827" w:right="105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planuri generale, faţade şi secţiuni caracteristice de arhitectură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cotate,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scheme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principiu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pentru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rezistenţă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şi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instalaţii,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volumetrii,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scheme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funcţionale,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izometrice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sau</w:t>
            </w:r>
            <w:r w:rsidRPr="006A148A">
              <w:rPr>
                <w:rFonts w:ascii="Calibri" w:hAnsi="Calibri" w:cs="Calibri"/>
                <w:spacing w:val="61"/>
              </w:rPr>
              <w:t xml:space="preserve"> </w:t>
            </w:r>
            <w:r w:rsidRPr="006A148A">
              <w:rPr>
                <w:rFonts w:ascii="Calibri" w:hAnsi="Calibri" w:cs="Calibri"/>
              </w:rPr>
              <w:t>planuri</w:t>
            </w:r>
            <w:r w:rsidRPr="006A148A">
              <w:rPr>
                <w:rFonts w:ascii="Calibri" w:hAnsi="Calibri" w:cs="Calibri"/>
                <w:spacing w:val="-58"/>
              </w:rPr>
              <w:t xml:space="preserve"> </w:t>
            </w:r>
            <w:r w:rsidRPr="006A148A">
              <w:rPr>
                <w:rFonts w:ascii="Calibri" w:hAnsi="Calibri" w:cs="Calibri"/>
              </w:rPr>
              <w:t>specifice,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după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caz?</w:t>
            </w:r>
          </w:p>
          <w:p w14:paraId="1AFFE99F" w14:textId="77777777" w:rsidR="001E7798" w:rsidRPr="006A148A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left="827" w:right="101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planuri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generale,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profile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longitudinale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şi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transversale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caracteristice,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cotate,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planuri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specifice,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după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caz?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2677" w14:textId="77777777" w:rsidR="001E7798" w:rsidRPr="006A148A" w:rsidRDefault="001E7798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9BCA" w14:textId="77777777" w:rsidR="001E7798" w:rsidRPr="006A148A" w:rsidRDefault="001E7798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7831" w14:textId="77777777" w:rsidR="001E7798" w:rsidRPr="006A148A" w:rsidRDefault="001E7798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AA12D" w14:textId="77777777" w:rsidR="001E7798" w:rsidRPr="006A148A" w:rsidRDefault="001E7798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6C67CE" w:rsidRPr="006A148A" w14:paraId="0F8539BE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F95AF" w14:textId="77777777" w:rsidR="006C67CE" w:rsidRPr="006A148A" w:rsidRDefault="006C67CE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1E50" w14:textId="77777777" w:rsidR="006C67CE" w:rsidRPr="006A148A" w:rsidRDefault="006C67CE" w:rsidP="00FE4BED">
            <w:pPr>
              <w:pStyle w:val="TableParagraph"/>
              <w:ind w:left="108" w:right="105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Fiecare</w:t>
            </w:r>
            <w:r w:rsidRPr="006A148A">
              <w:rPr>
                <w:rFonts w:ascii="Calibri" w:hAnsi="Calibri" w:cs="Calibri"/>
                <w:spacing w:val="13"/>
              </w:rPr>
              <w:t xml:space="preserve"> </w:t>
            </w:r>
            <w:r w:rsidRPr="006A148A">
              <w:rPr>
                <w:rFonts w:ascii="Calibri" w:hAnsi="Calibri" w:cs="Calibri"/>
              </w:rPr>
              <w:t>planşă</w:t>
            </w:r>
            <w:r w:rsidRPr="006A148A">
              <w:rPr>
                <w:rFonts w:ascii="Calibri" w:hAnsi="Calibri" w:cs="Calibri"/>
                <w:spacing w:val="14"/>
              </w:rPr>
              <w:t xml:space="preserve"> </w:t>
            </w:r>
            <w:r w:rsidRPr="006A148A">
              <w:rPr>
                <w:rFonts w:ascii="Calibri" w:hAnsi="Calibri" w:cs="Calibri"/>
              </w:rPr>
              <w:t>din</w:t>
            </w:r>
            <w:r w:rsidRPr="006A148A">
              <w:rPr>
                <w:rFonts w:ascii="Calibri" w:hAnsi="Calibri" w:cs="Calibri"/>
                <w:spacing w:val="14"/>
              </w:rPr>
              <w:t xml:space="preserve"> </w:t>
            </w:r>
            <w:r w:rsidRPr="006A148A">
              <w:rPr>
                <w:rFonts w:ascii="Calibri" w:hAnsi="Calibri" w:cs="Calibri"/>
              </w:rPr>
              <w:t>cadrul</w:t>
            </w:r>
            <w:r w:rsidRPr="006A148A">
              <w:rPr>
                <w:rFonts w:ascii="Calibri" w:hAnsi="Calibri" w:cs="Calibri"/>
                <w:spacing w:val="14"/>
              </w:rPr>
              <w:t xml:space="preserve"> </w:t>
            </w:r>
            <w:r w:rsidRPr="006A148A">
              <w:rPr>
                <w:rFonts w:ascii="Calibri" w:hAnsi="Calibri" w:cs="Calibri"/>
              </w:rPr>
              <w:t>pieselor</w:t>
            </w:r>
            <w:r w:rsidRPr="006A148A">
              <w:rPr>
                <w:rFonts w:ascii="Calibri" w:hAnsi="Calibri" w:cs="Calibri"/>
                <w:spacing w:val="13"/>
              </w:rPr>
              <w:t xml:space="preserve"> </w:t>
            </w:r>
            <w:r w:rsidRPr="006A148A">
              <w:rPr>
                <w:rFonts w:ascii="Calibri" w:hAnsi="Calibri" w:cs="Calibri"/>
              </w:rPr>
              <w:t>desenate</w:t>
            </w:r>
            <w:r w:rsidRPr="006A148A">
              <w:rPr>
                <w:rFonts w:ascii="Calibri" w:hAnsi="Calibri" w:cs="Calibri"/>
                <w:spacing w:val="14"/>
              </w:rPr>
              <w:t xml:space="preserve"> </w:t>
            </w:r>
            <w:r w:rsidRPr="006A148A">
              <w:rPr>
                <w:rFonts w:ascii="Calibri" w:hAnsi="Calibri" w:cs="Calibri"/>
              </w:rPr>
              <w:t>este</w:t>
            </w:r>
            <w:r w:rsidRPr="006A148A">
              <w:rPr>
                <w:rFonts w:ascii="Calibri" w:hAnsi="Calibri" w:cs="Calibri"/>
                <w:spacing w:val="13"/>
              </w:rPr>
              <w:t xml:space="preserve"> </w:t>
            </w:r>
            <w:r w:rsidRPr="006A148A">
              <w:rPr>
                <w:rFonts w:ascii="Calibri" w:hAnsi="Calibri" w:cs="Calibri"/>
              </w:rPr>
              <w:t>numerotata/codificata</w:t>
            </w:r>
            <w:r w:rsidRPr="006A148A">
              <w:rPr>
                <w:rFonts w:ascii="Calibri" w:hAnsi="Calibri" w:cs="Calibri"/>
                <w:spacing w:val="-58"/>
              </w:rPr>
              <w:t xml:space="preserve"> </w:t>
            </w:r>
            <w:r w:rsidRPr="006A148A">
              <w:rPr>
                <w:rFonts w:ascii="Calibri" w:hAnsi="Calibri" w:cs="Calibri"/>
              </w:rPr>
              <w:t>si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prezintă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un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cartuş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care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contine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informatiile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solicitate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conform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prevederilor legale?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9E55" w14:textId="77777777" w:rsidR="006C67CE" w:rsidRPr="006A148A" w:rsidRDefault="006C67CE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FF05B" w14:textId="77777777" w:rsidR="006C67CE" w:rsidRPr="006A148A" w:rsidRDefault="006C67CE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A5DA" w14:textId="77777777" w:rsidR="006C67CE" w:rsidRPr="006A148A" w:rsidRDefault="006C67CE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9162" w14:textId="77777777" w:rsidR="006C67CE" w:rsidRPr="006A148A" w:rsidRDefault="006C67CE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FE4BED" w:rsidRPr="006A148A" w14:paraId="601672EC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4D909" w14:textId="77777777" w:rsidR="00FE4BED" w:rsidRPr="006A148A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6EBCA" w14:textId="77777777" w:rsidR="00FE4BED" w:rsidRPr="006A148A" w:rsidRDefault="00FE4BED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În cazul în care plansele au fost anexate la cererea de finantare în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format scanat, dupa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ce au fost semnate și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ștampilate de</w:t>
            </w:r>
            <w:r w:rsidRPr="006A148A">
              <w:rPr>
                <w:rFonts w:ascii="Calibri" w:hAnsi="Calibri" w:cs="Calibri"/>
                <w:spacing w:val="60"/>
              </w:rPr>
              <w:t xml:space="preserve"> </w:t>
            </w:r>
            <w:r w:rsidRPr="006A148A">
              <w:rPr>
                <w:rFonts w:ascii="Calibri" w:hAnsi="Calibri" w:cs="Calibri"/>
              </w:rPr>
              <w:t>elaboratori: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este prezentă semnatura si stampila tuturor persoanelor nominalizate in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cartus,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în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conformitate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cu</w:t>
            </w:r>
            <w:r w:rsidRPr="006A148A">
              <w:rPr>
                <w:rFonts w:ascii="Calibri" w:hAnsi="Calibri" w:cs="Calibri"/>
                <w:spacing w:val="2"/>
              </w:rPr>
              <w:t xml:space="preserve"> </w:t>
            </w:r>
            <w:r w:rsidRPr="006A148A">
              <w:rPr>
                <w:rFonts w:ascii="Calibri" w:hAnsi="Calibri" w:cs="Calibri"/>
              </w:rPr>
              <w:t>prevederile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legale,</w:t>
            </w:r>
            <w:r w:rsidRPr="006A148A">
              <w:rPr>
                <w:rFonts w:ascii="Calibri" w:hAnsi="Calibri" w:cs="Calibri"/>
                <w:spacing w:val="2"/>
              </w:rPr>
              <w:t xml:space="preserve"> </w:t>
            </w:r>
            <w:r w:rsidRPr="006A148A">
              <w:rPr>
                <w:rFonts w:ascii="Calibri" w:hAnsi="Calibri" w:cs="Calibri"/>
              </w:rPr>
              <w:t>inclusiv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de:</w:t>
            </w:r>
          </w:p>
          <w:p w14:paraId="72905CBA" w14:textId="77777777" w:rsidR="00FE4BED" w:rsidRPr="006A148A" w:rsidRDefault="00FE4BED" w:rsidP="00FE4BE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proiectantul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general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/</w:t>
            </w:r>
            <w:r w:rsidRPr="006A148A">
              <w:rPr>
                <w:rFonts w:ascii="Calibri" w:hAnsi="Calibri" w:cs="Calibri"/>
                <w:spacing w:val="54"/>
              </w:rPr>
              <w:t xml:space="preserve"> </w:t>
            </w:r>
            <w:r w:rsidRPr="006A148A">
              <w:rPr>
                <w:rFonts w:ascii="Calibri" w:hAnsi="Calibri" w:cs="Calibri"/>
              </w:rPr>
              <w:t>şeful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proiect</w:t>
            </w:r>
          </w:p>
          <w:p w14:paraId="27423C30" w14:textId="77777777" w:rsidR="00FE4BED" w:rsidRPr="006A148A" w:rsidRDefault="00FE4BED" w:rsidP="00FE4BE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left="827" w:right="102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arhitect</w:t>
            </w:r>
            <w:r w:rsidRPr="006A148A">
              <w:rPr>
                <w:rFonts w:ascii="Calibri" w:hAnsi="Calibri" w:cs="Calibri"/>
                <w:spacing w:val="15"/>
              </w:rPr>
              <w:t xml:space="preserve"> </w:t>
            </w:r>
            <w:r w:rsidRPr="006A148A">
              <w:rPr>
                <w:rFonts w:ascii="Calibri" w:hAnsi="Calibri" w:cs="Calibri"/>
              </w:rPr>
              <w:t>cu</w:t>
            </w:r>
            <w:r w:rsidRPr="006A148A">
              <w:rPr>
                <w:rFonts w:ascii="Calibri" w:hAnsi="Calibri" w:cs="Calibri"/>
                <w:spacing w:val="14"/>
              </w:rPr>
              <w:t xml:space="preserve"> </w:t>
            </w:r>
            <w:r w:rsidRPr="006A148A">
              <w:rPr>
                <w:rFonts w:ascii="Calibri" w:hAnsi="Calibri" w:cs="Calibri"/>
              </w:rPr>
              <w:t>drept</w:t>
            </w:r>
            <w:r w:rsidRPr="006A148A">
              <w:rPr>
                <w:rFonts w:ascii="Calibri" w:hAnsi="Calibri" w:cs="Calibri"/>
                <w:spacing w:val="15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4"/>
              </w:rPr>
              <w:t xml:space="preserve"> </w:t>
            </w:r>
            <w:r w:rsidRPr="006A148A">
              <w:rPr>
                <w:rFonts w:ascii="Calibri" w:hAnsi="Calibri" w:cs="Calibri"/>
              </w:rPr>
              <w:t>semnatura,</w:t>
            </w:r>
            <w:r w:rsidRPr="006A148A">
              <w:rPr>
                <w:rFonts w:ascii="Calibri" w:hAnsi="Calibri" w:cs="Calibri"/>
                <w:spacing w:val="14"/>
              </w:rPr>
              <w:t xml:space="preserve"> </w:t>
            </w:r>
            <w:r w:rsidRPr="006A148A">
              <w:rPr>
                <w:rFonts w:ascii="Calibri" w:hAnsi="Calibri" w:cs="Calibri"/>
              </w:rPr>
              <w:t>cu</w:t>
            </w:r>
            <w:r w:rsidRPr="006A148A">
              <w:rPr>
                <w:rFonts w:ascii="Calibri" w:hAnsi="Calibri" w:cs="Calibri"/>
                <w:spacing w:val="14"/>
              </w:rPr>
              <w:t xml:space="preserve"> </w:t>
            </w:r>
            <w:r w:rsidRPr="006A148A">
              <w:rPr>
                <w:rFonts w:ascii="Calibri" w:hAnsi="Calibri" w:cs="Calibri"/>
              </w:rPr>
              <w:t>ștampila</w:t>
            </w:r>
            <w:r w:rsidRPr="006A148A">
              <w:rPr>
                <w:rFonts w:ascii="Calibri" w:hAnsi="Calibri" w:cs="Calibri"/>
                <w:spacing w:val="16"/>
              </w:rPr>
              <w:t xml:space="preserve"> </w:t>
            </w:r>
            <w:r w:rsidRPr="006A148A">
              <w:rPr>
                <w:rFonts w:ascii="Calibri" w:hAnsi="Calibri" w:cs="Calibri"/>
              </w:rPr>
              <w:t>cu</w:t>
            </w:r>
            <w:r w:rsidRPr="006A148A">
              <w:rPr>
                <w:rFonts w:ascii="Calibri" w:hAnsi="Calibri" w:cs="Calibri"/>
                <w:spacing w:val="16"/>
              </w:rPr>
              <w:t xml:space="preserve"> </w:t>
            </w:r>
            <w:r w:rsidRPr="006A148A">
              <w:rPr>
                <w:rFonts w:ascii="Calibri" w:hAnsi="Calibri" w:cs="Calibri"/>
              </w:rPr>
              <w:t>numar</w:t>
            </w:r>
            <w:r w:rsidRPr="006A148A">
              <w:rPr>
                <w:rFonts w:ascii="Calibri" w:hAnsi="Calibri" w:cs="Calibri"/>
                <w:spacing w:val="17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58"/>
              </w:rPr>
              <w:t xml:space="preserve"> </w:t>
            </w:r>
            <w:r w:rsidRPr="006A148A">
              <w:rPr>
                <w:rFonts w:ascii="Calibri" w:hAnsi="Calibri" w:cs="Calibri"/>
              </w:rPr>
              <w:t>inregistrare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in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tabloul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national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TNA,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conform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reglementări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OAR</w:t>
            </w:r>
          </w:p>
          <w:p w14:paraId="330BD794" w14:textId="77777777" w:rsidR="00FE4BED" w:rsidRPr="006A148A" w:rsidRDefault="00FE4BED" w:rsidP="00FE4BE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proiectantii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9"/>
              </w:rPr>
              <w:t xml:space="preserve"> </w:t>
            </w:r>
            <w:r w:rsidRPr="006A148A">
              <w:rPr>
                <w:rFonts w:ascii="Calibri" w:hAnsi="Calibri" w:cs="Calibri"/>
              </w:rPr>
              <w:t>specialitate</w:t>
            </w:r>
          </w:p>
          <w:p w14:paraId="685A0FF2" w14:textId="77777777" w:rsidR="00D966DD" w:rsidRPr="006A148A" w:rsidRDefault="00FE4BED" w:rsidP="00D966D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expertul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tehnic,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unde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este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cazul</w:t>
            </w:r>
          </w:p>
          <w:p w14:paraId="6222A62E" w14:textId="77777777" w:rsidR="00FE4BED" w:rsidRPr="006A148A" w:rsidRDefault="00FE4BED" w:rsidP="00D966D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șeful</w:t>
            </w:r>
            <w:r w:rsidRPr="006A148A">
              <w:rPr>
                <w:rFonts w:ascii="Calibri" w:hAnsi="Calibri" w:cs="Calibri"/>
              </w:rPr>
              <w:tab/>
              <w:t>de</w:t>
            </w:r>
            <w:r w:rsidRPr="006A148A">
              <w:rPr>
                <w:rFonts w:ascii="Calibri" w:hAnsi="Calibri" w:cs="Calibri"/>
              </w:rPr>
              <w:tab/>
              <w:t>proiect</w:t>
            </w:r>
            <w:r w:rsidRPr="006A148A">
              <w:rPr>
                <w:rFonts w:ascii="Calibri" w:hAnsi="Calibri" w:cs="Calibri"/>
              </w:rPr>
              <w:tab/>
              <w:t>complex,</w:t>
            </w:r>
            <w:r w:rsidRPr="006A148A">
              <w:rPr>
                <w:rFonts w:ascii="Calibri" w:hAnsi="Calibri" w:cs="Calibri"/>
              </w:rPr>
              <w:tab/>
              <w:t>expert/specialist,</w:t>
            </w:r>
            <w:r w:rsidR="00D966DD" w:rsidRPr="006A148A">
              <w:rPr>
                <w:rFonts w:ascii="Calibri" w:hAnsi="Calibri" w:cs="Calibri"/>
              </w:rPr>
              <w:t xml:space="preserve"> </w:t>
            </w:r>
            <w:r w:rsidRPr="006A148A">
              <w:rPr>
                <w:rFonts w:ascii="Calibri" w:hAnsi="Calibri" w:cs="Calibri"/>
              </w:rPr>
              <w:t>in</w:t>
            </w:r>
            <w:r w:rsidR="00D966DD" w:rsidRPr="006A148A">
              <w:rPr>
                <w:rFonts w:ascii="Calibri" w:hAnsi="Calibri" w:cs="Calibri"/>
              </w:rPr>
              <w:t xml:space="preserve"> </w:t>
            </w:r>
            <w:r w:rsidRPr="006A148A">
              <w:rPr>
                <w:rFonts w:ascii="Calibri" w:hAnsi="Calibri" w:cs="Calibri"/>
                <w:spacing w:val="-1"/>
              </w:rPr>
              <w:t>cazul</w:t>
            </w:r>
            <w:r w:rsidR="00D966DD"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  <w:spacing w:val="-58"/>
              </w:rPr>
              <w:t xml:space="preserve"> </w:t>
            </w:r>
            <w:r w:rsidR="00D966DD" w:rsidRPr="006A148A">
              <w:rPr>
                <w:rFonts w:ascii="Calibri" w:hAnsi="Calibri" w:cs="Calibri"/>
                <w:spacing w:val="-58"/>
              </w:rPr>
              <w:t>m</w:t>
            </w:r>
            <w:r w:rsidRPr="006A148A">
              <w:rPr>
                <w:rFonts w:ascii="Calibri" w:hAnsi="Calibri" w:cs="Calibri"/>
              </w:rPr>
              <w:t>onumentelor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istorice?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28CC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FE23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715C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BECD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FE4BED" w:rsidRPr="006A148A" w14:paraId="5D402B35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A744" w14:textId="77777777" w:rsidR="00FE4BED" w:rsidRPr="006A148A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CC3F" w14:textId="77777777" w:rsidR="00FE4BED" w:rsidRPr="006A148A" w:rsidRDefault="00FE4BED" w:rsidP="00FE4BED">
            <w:pPr>
              <w:pStyle w:val="TableParagraph"/>
              <w:ind w:left="108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Sunt</w:t>
            </w:r>
            <w:r w:rsidRPr="006A148A">
              <w:rPr>
                <w:rFonts w:ascii="Calibri" w:hAnsi="Calibri" w:cs="Calibri"/>
                <w:spacing w:val="39"/>
              </w:rPr>
              <w:t xml:space="preserve"> </w:t>
            </w:r>
            <w:r w:rsidRPr="006A148A">
              <w:rPr>
                <w:rFonts w:ascii="Calibri" w:hAnsi="Calibri" w:cs="Calibri"/>
              </w:rPr>
              <w:t>obținute</w:t>
            </w:r>
            <w:r w:rsidRPr="006A148A">
              <w:rPr>
                <w:rFonts w:ascii="Calibri" w:hAnsi="Calibri" w:cs="Calibri"/>
                <w:spacing w:val="38"/>
              </w:rPr>
              <w:t xml:space="preserve"> </w:t>
            </w:r>
            <w:r w:rsidRPr="006A148A">
              <w:rPr>
                <w:rFonts w:ascii="Calibri" w:hAnsi="Calibri" w:cs="Calibri"/>
              </w:rPr>
              <w:t>avizele</w:t>
            </w:r>
            <w:r w:rsidRPr="006A148A">
              <w:rPr>
                <w:rFonts w:ascii="Calibri" w:hAnsi="Calibri" w:cs="Calibri"/>
                <w:spacing w:val="40"/>
              </w:rPr>
              <w:t xml:space="preserve"> </w:t>
            </w:r>
            <w:r w:rsidRPr="006A148A">
              <w:rPr>
                <w:rFonts w:ascii="Calibri" w:hAnsi="Calibri" w:cs="Calibri"/>
              </w:rPr>
              <w:t>pentru</w:t>
            </w:r>
            <w:r w:rsidRPr="006A148A">
              <w:rPr>
                <w:rFonts w:ascii="Calibri" w:hAnsi="Calibri" w:cs="Calibri"/>
                <w:spacing w:val="38"/>
              </w:rPr>
              <w:t xml:space="preserve"> </w:t>
            </w:r>
            <w:r w:rsidRPr="006A148A">
              <w:rPr>
                <w:rFonts w:ascii="Calibri" w:hAnsi="Calibri" w:cs="Calibri"/>
              </w:rPr>
              <w:t>devierile</w:t>
            </w:r>
            <w:r w:rsidRPr="006A148A">
              <w:rPr>
                <w:rFonts w:ascii="Calibri" w:hAnsi="Calibri" w:cs="Calibri"/>
                <w:spacing w:val="38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38"/>
              </w:rPr>
              <w:t xml:space="preserve"> </w:t>
            </w:r>
            <w:r w:rsidRPr="006A148A">
              <w:rPr>
                <w:rFonts w:ascii="Calibri" w:hAnsi="Calibri" w:cs="Calibri"/>
              </w:rPr>
              <w:t>rețele</w:t>
            </w:r>
            <w:r w:rsidRPr="006A148A">
              <w:rPr>
                <w:rFonts w:ascii="Calibri" w:hAnsi="Calibri" w:cs="Calibri"/>
                <w:spacing w:val="38"/>
              </w:rPr>
              <w:t xml:space="preserve"> </w:t>
            </w:r>
            <w:r w:rsidRPr="006A148A">
              <w:rPr>
                <w:rFonts w:ascii="Calibri" w:hAnsi="Calibri" w:cs="Calibri"/>
              </w:rPr>
              <w:t>necesare</w:t>
            </w:r>
            <w:r w:rsidRPr="006A148A">
              <w:rPr>
                <w:rFonts w:ascii="Calibri" w:hAnsi="Calibri" w:cs="Calibri"/>
                <w:spacing w:val="38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40"/>
              </w:rPr>
              <w:t xml:space="preserve"> </w:t>
            </w:r>
            <w:r w:rsidRPr="006A148A">
              <w:rPr>
                <w:rFonts w:ascii="Calibri" w:hAnsi="Calibri" w:cs="Calibri"/>
              </w:rPr>
              <w:t>la</w:t>
            </w:r>
            <w:r w:rsidRPr="006A148A">
              <w:rPr>
                <w:rFonts w:ascii="Calibri" w:hAnsi="Calibri" w:cs="Calibri"/>
                <w:spacing w:val="-58"/>
              </w:rPr>
              <w:t xml:space="preserve"> </w:t>
            </w:r>
            <w:r w:rsidRPr="006A148A">
              <w:rPr>
                <w:rFonts w:ascii="Calibri" w:hAnsi="Calibri" w:cs="Calibri"/>
              </w:rPr>
              <w:t>proprietarii/operatorii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lor,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dacă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este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cazul?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C5FFC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B0AE1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D4CC1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5B0F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FE4BED" w:rsidRPr="006A148A" w14:paraId="1DD0419F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68B84" w14:textId="77777777" w:rsidR="00FE4BED" w:rsidRPr="006A148A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F2B6" w14:textId="77777777" w:rsidR="00FE4BED" w:rsidRPr="006A148A" w:rsidRDefault="00FE4BED" w:rsidP="00FE4BED">
            <w:pPr>
              <w:pStyle w:val="TableParagraph"/>
              <w:ind w:left="108" w:right="98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Există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o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descriere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lucrarilor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organizare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de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şantier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(descriere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sumară, demolări, devieri de rețele, căi de acces provizorii, alimentare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cu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apă,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energie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electrică,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termică,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telecomunicații,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etc)?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60CF4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BDF82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433D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39CD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FE4BED" w:rsidRPr="006A148A" w14:paraId="416060D0" w14:textId="77777777" w:rsidTr="00110ECD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722390" w14:textId="77777777" w:rsidR="00FE4BED" w:rsidRPr="006A148A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2B00" w14:textId="77777777" w:rsidR="00FE4BED" w:rsidRPr="006A148A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A148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Este inclus un raport/documentație privind imunizarea la schimbările climatice, elaborat în conformitate cu cerințele din Comunicarea Comisiei Europene privind Orientările tehnice referitoare la imunizarea infrastructurii la schimbările climatice în perioada 2021-2027 publicate la 16 septembrie 2021 (2021/C 373/01):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50C1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C6F7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DD2E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F353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FE4BED" w:rsidRPr="006A148A" w14:paraId="7F1521CC" w14:textId="77777777" w:rsidTr="00110ECD">
        <w:trPr>
          <w:trHeight w:val="60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6EE51A" w14:textId="77777777" w:rsidR="00FE4BED" w:rsidRPr="006A148A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7F29C" w14:textId="77777777" w:rsidR="00FE4BED" w:rsidRPr="006A148A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etapa: I. Atenuarea (neutralitatea climatic</w:t>
            </w:r>
            <w:r w:rsidR="00F54BC8"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  <w:r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);</w:t>
            </w:r>
            <w:r w:rsidR="00F54BC8"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6A148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(a)  </w:t>
            </w:r>
            <w:r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Faza 1. Examinare/Încadrarea</w:t>
            </w:r>
            <w:r w:rsidRPr="006A148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, sunt prezentate:</w:t>
            </w:r>
          </w:p>
          <w:p w14:paraId="2F030E2F" w14:textId="77777777" w:rsidR="00FE4BED" w:rsidRPr="006A148A" w:rsidRDefault="00FE4BED" w:rsidP="00F54BC8">
            <w:pPr>
              <w:pStyle w:val="TableParagraph"/>
              <w:ind w:left="68" w:right="62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  <w:b/>
              </w:rPr>
              <w:t>Se prezinta evaluarea impactului proiectului asupra emisiilor de GES. Dacă p</w:t>
            </w:r>
            <w:r w:rsidRPr="006A148A">
              <w:rPr>
                <w:rFonts w:ascii="Calibri" w:hAnsi="Calibri" w:cs="Calibri"/>
                <w:b/>
                <w:u w:val="single"/>
              </w:rPr>
              <w:t xml:space="preserve">roiectul nu necesită o evaluare </w:t>
            </w:r>
            <w:r w:rsidRPr="006A148A">
              <w:rPr>
                <w:rFonts w:ascii="Calibri" w:hAnsi="Calibri" w:cs="Calibri"/>
                <w:b/>
              </w:rPr>
              <w:t>a amprentei de carbon, este  prezinta analiza aferentă în mod succint într-o declarație privind examinarea neutralității climatice.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3EDCE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AB51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EDBD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1EB1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FE4BED" w:rsidRPr="006A148A" w14:paraId="6E7FE027" w14:textId="77777777" w:rsidTr="00110ECD">
        <w:trPr>
          <w:trHeight w:val="60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BE8379" w14:textId="77777777" w:rsidR="00FE4BED" w:rsidRPr="006A148A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6963D" w14:textId="77777777" w:rsidR="00FE4BED" w:rsidRPr="006A148A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 I. Atenuarea (neutralitatea climatic</w:t>
            </w:r>
            <w:r w:rsidR="00F54BC8"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  <w:r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)</w:t>
            </w:r>
            <w:r w:rsidRPr="006A148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; (b) </w:t>
            </w:r>
            <w:r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Faza 2. Analiza detaliată</w:t>
            </w:r>
            <w:r w:rsidRPr="006A148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(Pentru  proiectele care  necesită o evaluare a amprentei de carbon),  </w:t>
            </w:r>
            <w:r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sunt prezentate:</w:t>
            </w:r>
          </w:p>
          <w:p w14:paraId="307EA7D5" w14:textId="77777777" w:rsidR="00FE4BED" w:rsidRPr="006A148A" w:rsidRDefault="00FE4BED" w:rsidP="00F54BC8">
            <w:pPr>
              <w:pStyle w:val="Default"/>
              <w:ind w:left="68" w:right="62"/>
              <w:jc w:val="both"/>
              <w:rPr>
                <w:rFonts w:ascii="Calibri" w:hAnsi="Calibri" w:cs="Calibri"/>
                <w:noProof/>
                <w:sz w:val="22"/>
                <w:szCs w:val="22"/>
                <w:lang w:val="ro-RO"/>
              </w:rPr>
            </w:pPr>
            <w:r w:rsidRPr="006A148A">
              <w:rPr>
                <w:rFonts w:ascii="Calibri" w:hAnsi="Calibri" w:cs="Calibri"/>
                <w:noProof/>
                <w:sz w:val="22"/>
                <w:szCs w:val="22"/>
                <w:lang w:val="ro-RO"/>
              </w:rPr>
              <w:t>Pentru  proiectele care  necesită o evaluare a amprentei de carbon, sunt descrise:</w:t>
            </w:r>
          </w:p>
          <w:p w14:paraId="05F97205" w14:textId="77777777" w:rsidR="00FE4BED" w:rsidRPr="006A148A" w:rsidRDefault="00FE4BED" w:rsidP="00F54BC8">
            <w:pPr>
              <w:pStyle w:val="Default"/>
              <w:numPr>
                <w:ilvl w:val="0"/>
                <w:numId w:val="16"/>
              </w:numPr>
              <w:ind w:left="68" w:right="62" w:firstLine="0"/>
              <w:jc w:val="both"/>
              <w:rPr>
                <w:rFonts w:ascii="Calibri" w:hAnsi="Calibri" w:cs="Calibri"/>
                <w:noProof/>
                <w:sz w:val="22"/>
                <w:szCs w:val="22"/>
                <w:lang w:val="ro-RO"/>
              </w:rPr>
            </w:pPr>
            <w:r w:rsidRPr="006A148A">
              <w:rPr>
                <w:rFonts w:ascii="Calibri" w:hAnsi="Calibri" w:cs="Calibri"/>
                <w:noProof/>
                <w:sz w:val="22"/>
                <w:szCs w:val="22"/>
                <w:lang w:val="ro-RO"/>
              </w:rPr>
              <w:t>Integrarea principiilor de eficienta energetica si de reducere a emisiilor in conceperea si proiectarea investiției.</w:t>
            </w:r>
          </w:p>
          <w:p w14:paraId="4D97E2E9" w14:textId="77777777" w:rsidR="00FE4BED" w:rsidRPr="006A148A" w:rsidRDefault="00FE4BED" w:rsidP="00F54BC8">
            <w:pPr>
              <w:pStyle w:val="Default"/>
              <w:numPr>
                <w:ilvl w:val="0"/>
                <w:numId w:val="16"/>
              </w:numPr>
              <w:ind w:left="68" w:right="62" w:firstLine="0"/>
              <w:jc w:val="both"/>
              <w:rPr>
                <w:rFonts w:ascii="Calibri" w:hAnsi="Calibri" w:cs="Calibri"/>
                <w:noProof/>
                <w:sz w:val="22"/>
                <w:szCs w:val="22"/>
                <w:lang w:val="ro-RO"/>
              </w:rPr>
            </w:pPr>
            <w:r w:rsidRPr="006A148A">
              <w:rPr>
                <w:rFonts w:ascii="Calibri" w:hAnsi="Calibri" w:cs="Calibri"/>
                <w:noProof/>
                <w:sz w:val="22"/>
                <w:szCs w:val="22"/>
                <w:lang w:val="ro-RO"/>
              </w:rPr>
              <w:t>Calcularea emisiilor GES generate de proiect si compararea cu limitele de încadrare (screening) absolute (total emisii) si relative (diferența dintre situația cu proiect si situația fără proiect/scenariul de referința).</w:t>
            </w:r>
          </w:p>
          <w:p w14:paraId="56E8EE38" w14:textId="77777777" w:rsidR="00FE4BED" w:rsidRPr="006A148A" w:rsidRDefault="00FE4BED" w:rsidP="00F54BC8">
            <w:pPr>
              <w:pStyle w:val="Default"/>
              <w:numPr>
                <w:ilvl w:val="0"/>
                <w:numId w:val="16"/>
              </w:numPr>
              <w:ind w:left="68" w:right="62" w:firstLine="0"/>
              <w:jc w:val="both"/>
              <w:rPr>
                <w:rFonts w:ascii="Calibri" w:hAnsi="Calibri" w:cs="Calibri"/>
                <w:noProof/>
                <w:sz w:val="22"/>
                <w:szCs w:val="22"/>
                <w:lang w:val="ro-RO"/>
              </w:rPr>
            </w:pPr>
            <w:r w:rsidRPr="006A148A">
              <w:rPr>
                <w:rFonts w:ascii="Calibri" w:hAnsi="Calibri" w:cs="Calibri"/>
                <w:b/>
                <w:noProof/>
                <w:sz w:val="22"/>
                <w:szCs w:val="22"/>
                <w:lang w:val="ro-RO"/>
              </w:rPr>
              <w:t>Calcularea valorii monetare a emisiilor pe baza valorilor CO2 aplicabile.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B18F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A545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83E9A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816B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FE4BED" w:rsidRPr="006A148A" w14:paraId="0EAF62DA" w14:textId="77777777" w:rsidTr="00110ECD">
        <w:trPr>
          <w:trHeight w:val="60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C722CB" w14:textId="77777777" w:rsidR="00FE4BED" w:rsidRPr="006A148A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8B82" w14:textId="77777777" w:rsidR="00FE4BED" w:rsidRPr="006A148A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 : II. Adaptarea (reziliența la schimbările climatice); (a)</w:t>
            </w:r>
            <w:r w:rsidR="00F54BC8"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Faza 1. Examinare/Încadrarea, sunt prezentate:</w:t>
            </w:r>
          </w:p>
          <w:p w14:paraId="6B8AB1D2" w14:textId="77777777" w:rsidR="00FE4BED" w:rsidRPr="006A148A" w:rsidRDefault="00FE4BED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</w:rPr>
            </w:pPr>
            <w:r w:rsidRPr="006A148A">
              <w:rPr>
                <w:rFonts w:ascii="Calibri" w:hAnsi="Calibri" w:cs="Calibri"/>
                <w:i/>
                <w:color w:val="000000"/>
              </w:rPr>
              <w:t>Analiza de senzitivitate</w:t>
            </w:r>
            <w:r w:rsidRPr="006A148A">
              <w:rPr>
                <w:rFonts w:ascii="Calibri" w:hAnsi="Calibri" w:cs="Calibri"/>
                <w:color w:val="000000"/>
              </w:rPr>
              <w:t xml:space="preserve"> ( identificarea riscurilor climatice care sunt relevante pentru </w:t>
            </w:r>
            <w:r w:rsidRPr="006A148A">
              <w:rPr>
                <w:rFonts w:ascii="Calibri" w:hAnsi="Calibri" w:cs="Calibri"/>
                <w:i/>
                <w:color w:val="000000"/>
              </w:rPr>
              <w:t>tipul</w:t>
            </w:r>
            <w:r w:rsidRPr="006A148A">
              <w:rPr>
                <w:rFonts w:ascii="Calibri" w:hAnsi="Calibri" w:cs="Calibri"/>
                <w:color w:val="000000"/>
              </w:rPr>
              <w:t xml:space="preserve"> respectiv de proiect, indiferent de localizarea acestuia)</w:t>
            </w:r>
          </w:p>
          <w:p w14:paraId="42D4BCF3" w14:textId="77777777" w:rsidR="00FE4BED" w:rsidRPr="006A148A" w:rsidRDefault="00FE4BED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</w:rPr>
            </w:pPr>
            <w:r w:rsidRPr="006A148A">
              <w:rPr>
                <w:rFonts w:ascii="Calibri" w:hAnsi="Calibri" w:cs="Calibri"/>
                <w:i/>
                <w:color w:val="000000"/>
              </w:rPr>
              <w:t>Evaluarea expunerii la riscuri( identificarea riscurilor care sunt relevante pentru locația proiectului)</w:t>
            </w:r>
          </w:p>
          <w:p w14:paraId="76619343" w14:textId="77777777" w:rsidR="00FE4BED" w:rsidRPr="006A148A" w:rsidRDefault="00FE4BED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</w:rPr>
            </w:pPr>
            <w:r w:rsidRPr="006A148A">
              <w:rPr>
                <w:rFonts w:ascii="Calibri" w:hAnsi="Calibri" w:cs="Calibri"/>
                <w:b/>
                <w:i/>
                <w:color w:val="000000"/>
              </w:rPr>
              <w:t>Analiza de vulnerabilitate( identificarea potențialelor riscuri semnificative)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5B24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439D7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A4B4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5EB1" w14:textId="77777777" w:rsidR="00FE4BED" w:rsidRPr="006A148A" w:rsidRDefault="00FE4BED" w:rsidP="00FE4BED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82701" w:rsidRPr="006A148A" w14:paraId="5E873C23" w14:textId="77777777" w:rsidTr="00110ECD">
        <w:trPr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001A9" w14:textId="77777777" w:rsidR="00882701" w:rsidRPr="006A148A" w:rsidRDefault="00882701" w:rsidP="00882701">
            <w:pPr>
              <w:pStyle w:val="TableParagraph"/>
              <w:ind w:left="360"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AF01" w14:textId="77777777" w:rsidR="00882701" w:rsidRPr="006A148A" w:rsidRDefault="00882701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etapa: II. Adaptarea (reziliența la schimbările climatice);</w:t>
            </w:r>
            <w:r w:rsidR="00F54BC8"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(b)</w:t>
            </w:r>
            <w:r w:rsidR="00F54BC8"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6A148A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Faza 2. Analiza detaliată de risc - Analiza detaliată depinde de rezultatul fazei de examinare, sunt prezentate:</w:t>
            </w:r>
          </w:p>
          <w:p w14:paraId="70D29A18" w14:textId="77777777" w:rsidR="00882701" w:rsidRPr="006A148A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</w:rPr>
            </w:pPr>
            <w:r w:rsidRPr="006A148A">
              <w:rPr>
                <w:rFonts w:ascii="Calibri" w:hAnsi="Calibri" w:cs="Calibri"/>
                <w:i/>
                <w:color w:val="000000"/>
              </w:rPr>
              <w:t>Probabilitatea</w:t>
            </w:r>
            <w:r w:rsidR="00F54BC8" w:rsidRPr="006A148A">
              <w:rPr>
                <w:rFonts w:ascii="Calibri" w:hAnsi="Calibri" w:cs="Calibri"/>
                <w:i/>
                <w:color w:val="000000"/>
              </w:rPr>
              <w:t xml:space="preserve"> </w:t>
            </w:r>
            <w:r w:rsidRPr="006A148A">
              <w:rPr>
                <w:rFonts w:ascii="Calibri" w:hAnsi="Calibri" w:cs="Calibri"/>
                <w:i/>
                <w:color w:val="000000"/>
              </w:rPr>
              <w:t>(probabilitatea ca riscurile climatice identificate s</w:t>
            </w:r>
            <w:r w:rsidR="00F54BC8" w:rsidRPr="006A148A">
              <w:rPr>
                <w:rFonts w:ascii="Calibri" w:hAnsi="Calibri" w:cs="Calibri"/>
                <w:i/>
                <w:color w:val="000000"/>
              </w:rPr>
              <w:t>ă</w:t>
            </w:r>
            <w:r w:rsidRPr="006A148A">
              <w:rPr>
                <w:rFonts w:ascii="Calibri" w:hAnsi="Calibri" w:cs="Calibri"/>
                <w:i/>
                <w:color w:val="000000"/>
              </w:rPr>
              <w:t xml:space="preserve"> aibă loc </w:t>
            </w:r>
            <w:r w:rsidR="00F54BC8" w:rsidRPr="006A148A">
              <w:rPr>
                <w:rFonts w:ascii="Calibri" w:hAnsi="Calibri" w:cs="Calibri"/>
                <w:i/>
                <w:color w:val="000000"/>
              </w:rPr>
              <w:t>î</w:t>
            </w:r>
            <w:r w:rsidRPr="006A148A">
              <w:rPr>
                <w:rFonts w:ascii="Calibri" w:hAnsi="Calibri" w:cs="Calibri"/>
                <w:i/>
                <w:color w:val="000000"/>
              </w:rPr>
              <w:t>n timpul duratei de viață a proiectului)</w:t>
            </w:r>
          </w:p>
          <w:p w14:paraId="5A6E77AA" w14:textId="77777777" w:rsidR="00882701" w:rsidRPr="006A148A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</w:rPr>
            </w:pPr>
            <w:r w:rsidRPr="006A148A">
              <w:rPr>
                <w:rFonts w:ascii="Calibri" w:hAnsi="Calibri" w:cs="Calibri"/>
                <w:i/>
                <w:color w:val="000000"/>
              </w:rPr>
              <w:t>Impactul ( analizează consecințele în cazul în care apare pericolul climatic identificat)</w:t>
            </w:r>
          </w:p>
          <w:p w14:paraId="5AF192CB" w14:textId="77777777" w:rsidR="00882701" w:rsidRPr="006A148A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</w:rPr>
            </w:pPr>
            <w:r w:rsidRPr="006A148A">
              <w:rPr>
                <w:rFonts w:ascii="Calibri" w:hAnsi="Calibri" w:cs="Calibri"/>
                <w:i/>
                <w:color w:val="000000"/>
              </w:rPr>
              <w:t xml:space="preserve"> Riscul (identifica riscurile potențiale cele mai semnificative și cele în care trebuie luate măsuri de adaptare)</w:t>
            </w:r>
          </w:p>
          <w:p w14:paraId="00994E04" w14:textId="77777777" w:rsidR="00882701" w:rsidRPr="006A148A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6A148A">
              <w:rPr>
                <w:rFonts w:ascii="Calibri" w:hAnsi="Calibri" w:cs="Calibri"/>
                <w:b/>
                <w:i/>
                <w:color w:val="000000"/>
              </w:rPr>
              <w:t xml:space="preserve"> Măsuri de adaptare (Pentru fiecare risc semnificativ identificat, ar trebui evaluate măsuri de adaptare specifice)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A1E2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17F2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870C5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B3399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82701" w:rsidRPr="006A148A" w14:paraId="41928912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F677" w14:textId="77777777" w:rsidR="00882701" w:rsidRPr="006A148A" w:rsidRDefault="00882701" w:rsidP="00882701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EE59" w14:textId="77777777" w:rsidR="00882701" w:rsidRPr="006A148A" w:rsidRDefault="00882701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A148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Documenta</w:t>
            </w:r>
            <w:r w:rsidR="00F54BC8" w:rsidRPr="006A148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ț</w:t>
            </w:r>
            <w:r w:rsidRPr="006A148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ia tehnico</w:t>
            </w:r>
            <w:r w:rsidR="00F54BC8" w:rsidRPr="006A148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-</w:t>
            </w:r>
            <w:r w:rsidRPr="006A148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economic</w:t>
            </w:r>
            <w:r w:rsidR="00F54BC8" w:rsidRPr="006A148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ă</w:t>
            </w:r>
            <w:r w:rsidRPr="006A148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6A148A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reflect</w:t>
            </w:r>
            <w:r w:rsidR="00F54BC8" w:rsidRPr="006A148A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ă</w:t>
            </w:r>
            <w:r w:rsidRPr="006A148A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 xml:space="preserve"> m</w:t>
            </w:r>
            <w:r w:rsidR="00F54BC8" w:rsidRPr="006A148A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ă</w:t>
            </w:r>
            <w:r w:rsidRPr="006A148A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surile de imunizare la schimb</w:t>
            </w:r>
            <w:r w:rsidR="00F54BC8" w:rsidRPr="006A148A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ă</w:t>
            </w:r>
            <w:r w:rsidRPr="006A148A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rile climatice prev</w:t>
            </w:r>
            <w:r w:rsidR="00F54BC8" w:rsidRPr="006A148A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ă</w:t>
            </w:r>
            <w:r w:rsidRPr="006A148A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 xml:space="preserve">zute </w:t>
            </w:r>
            <w:r w:rsidR="00F54BC8" w:rsidRPr="006A148A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î</w:t>
            </w:r>
            <w:r w:rsidRPr="006A148A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 xml:space="preserve">n raportul </w:t>
            </w:r>
            <w:r w:rsidR="00F54BC8" w:rsidRPr="006A148A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î</w:t>
            </w:r>
            <w:r w:rsidRPr="006A148A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ntocmit</w:t>
            </w:r>
            <w:r w:rsidRPr="006A148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conform cerințelor din Comunicarea Comisiei Europene privind Orientările tehnice referitoare la imunizarea infrastructurii la schimbările climatice în perioada 2021-2027 publicate la 16 septembrie 2021 (2021/C 373/01). 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DB23B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B82D7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719E4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2AFA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82701" w:rsidRPr="006A148A" w14:paraId="53E1E61C" w14:textId="77777777" w:rsidTr="00110ECD">
        <w:trPr>
          <w:trHeight w:val="3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2DA13F9F" w14:textId="77777777" w:rsidR="00882701" w:rsidRPr="006A148A" w:rsidRDefault="00882701" w:rsidP="00882701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  <w:r w:rsidRPr="006A148A">
              <w:rPr>
                <w:rFonts w:ascii="Calibri" w:hAnsi="Calibri" w:cs="Calibri"/>
                <w:b/>
              </w:rPr>
              <w:t>II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1E128690" w14:textId="77777777" w:rsidR="00882701" w:rsidRPr="006A148A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b/>
              </w:rPr>
            </w:pPr>
            <w:r w:rsidRPr="006A148A">
              <w:rPr>
                <w:rFonts w:ascii="Calibri" w:hAnsi="Calibri" w:cs="Calibri"/>
                <w:b/>
              </w:rPr>
              <w:t>CRITERII</w:t>
            </w:r>
            <w:r w:rsidRPr="006A148A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SPECIFICE</w:t>
            </w:r>
            <w:r w:rsidRPr="006A148A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PRIVIND</w:t>
            </w:r>
            <w:r w:rsidRPr="006A148A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ASPECTELE</w:t>
            </w:r>
            <w:r w:rsidRPr="006A148A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CALITATIVE</w:t>
            </w:r>
            <w:r w:rsidRPr="006A148A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ALE</w:t>
            </w:r>
            <w:r w:rsidRPr="006A148A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S.F.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47C106F2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53345A70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1A7E6371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7DB996FA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82701" w:rsidRPr="006A148A" w14:paraId="15E6B534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45B297" w14:textId="77777777" w:rsidR="00882701" w:rsidRPr="006A148A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E10C58" w14:textId="77777777" w:rsidR="00882701" w:rsidRPr="006A148A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Exist</w:t>
            </w:r>
            <w:r w:rsidR="0026634B" w:rsidRPr="006A148A">
              <w:rPr>
                <w:rFonts w:ascii="Calibri" w:hAnsi="Calibri" w:cs="Calibri"/>
              </w:rPr>
              <w:t>ă</w:t>
            </w:r>
            <w:r w:rsidRPr="006A148A">
              <w:rPr>
                <w:rFonts w:ascii="Calibri" w:hAnsi="Calibri" w:cs="Calibri"/>
              </w:rPr>
              <w:t xml:space="preserve"> o coresponden</w:t>
            </w:r>
            <w:r w:rsidR="0026634B" w:rsidRPr="006A148A">
              <w:rPr>
                <w:rFonts w:ascii="Calibri" w:hAnsi="Calibri" w:cs="Calibri"/>
              </w:rPr>
              <w:t>ță</w:t>
            </w:r>
            <w:r w:rsidRPr="006A148A">
              <w:rPr>
                <w:rFonts w:ascii="Calibri" w:hAnsi="Calibri" w:cs="Calibri"/>
              </w:rPr>
              <w:t xml:space="preserve"> </w:t>
            </w:r>
            <w:r w:rsidR="0026634B" w:rsidRPr="006A148A">
              <w:rPr>
                <w:rFonts w:ascii="Calibri" w:hAnsi="Calibri" w:cs="Calibri"/>
              </w:rPr>
              <w:t>î</w:t>
            </w:r>
            <w:r w:rsidRPr="006A148A">
              <w:rPr>
                <w:rFonts w:ascii="Calibri" w:hAnsi="Calibri" w:cs="Calibri"/>
              </w:rPr>
              <w:t>ntre obiectele de investiţie (inclusiv tipurile 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 xml:space="preserve">lucări de constructii propuse, dotari, etc.) din cadrul SF </w:t>
            </w:r>
            <w:r w:rsidR="0026634B" w:rsidRPr="006A148A">
              <w:rPr>
                <w:rFonts w:ascii="Calibri" w:hAnsi="Calibri" w:cs="Calibri"/>
              </w:rPr>
              <w:t>ș</w:t>
            </w:r>
            <w:r w:rsidRPr="006A148A">
              <w:rPr>
                <w:rFonts w:ascii="Calibri" w:hAnsi="Calibri" w:cs="Calibri"/>
              </w:rPr>
              <w:t>i cele descrise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în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cererea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finanțare?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A35C5E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1B582B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12312E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F57718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82701" w:rsidRPr="006A148A" w14:paraId="6C2A714A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C24B6E" w14:textId="77777777" w:rsidR="00882701" w:rsidRPr="006A148A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D49601" w14:textId="77777777" w:rsidR="00882701" w:rsidRPr="006A148A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Există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specificaţii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şi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descrieri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tehnice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pentru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toate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specialitățile: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arhitectură,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rezistență,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instalații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interioare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şi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exterioare,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rețele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edilitare,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tehnologii,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componente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artistice,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sistematizare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verticală,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amenajări peisagere,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design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interior,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etc.,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după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caz?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8B4C14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F25915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504EDA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EDBAF7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82701" w:rsidRPr="006A148A" w14:paraId="6D000A09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4922BD" w14:textId="77777777" w:rsidR="00882701" w:rsidRPr="006A148A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C67412" w14:textId="77777777" w:rsidR="00882701" w:rsidRPr="006A148A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  <w:b/>
              </w:rPr>
              <w:t>Graficul</w:t>
            </w:r>
            <w:r w:rsidRPr="006A148A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de</w:t>
            </w:r>
            <w:r w:rsidRPr="006A148A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implementare</w:t>
            </w:r>
            <w:r w:rsidRPr="006A148A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a</w:t>
            </w:r>
            <w:r w:rsidRPr="006A148A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obiectivului</w:t>
            </w:r>
            <w:r w:rsidRPr="006A148A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de</w:t>
            </w:r>
            <w:r w:rsidRPr="006A148A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  <w:b/>
              </w:rPr>
              <w:t>investitiei</w:t>
            </w:r>
            <w:r w:rsidRPr="006A148A">
              <w:rPr>
                <w:rFonts w:ascii="Calibri" w:hAnsi="Calibri" w:cs="Calibri"/>
              </w:rPr>
              <w:t>:</w:t>
            </w:r>
          </w:p>
          <w:p w14:paraId="335F8DFD" w14:textId="77777777" w:rsidR="00882701" w:rsidRPr="006A148A" w:rsidRDefault="00882701" w:rsidP="00F54BC8">
            <w:pPr>
              <w:pStyle w:val="TableParagraph"/>
              <w:numPr>
                <w:ilvl w:val="0"/>
                <w:numId w:val="19"/>
              </w:numPr>
              <w:tabs>
                <w:tab w:val="left" w:pos="888"/>
              </w:tabs>
              <w:ind w:right="62" w:hanging="361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este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corelat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cu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cel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prezentat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în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cadrul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Cererii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Finanţare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?</w:t>
            </w:r>
          </w:p>
          <w:p w14:paraId="73D6E645" w14:textId="77777777" w:rsidR="00882701" w:rsidRPr="006A148A" w:rsidRDefault="00882701" w:rsidP="00F54BC8">
            <w:pPr>
              <w:pStyle w:val="TableParagraph"/>
              <w:numPr>
                <w:ilvl w:val="0"/>
                <w:numId w:val="19"/>
              </w:numPr>
              <w:tabs>
                <w:tab w:val="left" w:pos="888"/>
              </w:tabs>
              <w:ind w:left="887" w:right="62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este</w:t>
            </w:r>
            <w:r w:rsidRPr="006A148A">
              <w:rPr>
                <w:rFonts w:ascii="Calibri" w:hAnsi="Calibri" w:cs="Calibri"/>
                <w:spacing w:val="27"/>
              </w:rPr>
              <w:t xml:space="preserve"> </w:t>
            </w:r>
            <w:r w:rsidRPr="006A148A">
              <w:rPr>
                <w:rFonts w:ascii="Calibri" w:hAnsi="Calibri" w:cs="Calibri"/>
              </w:rPr>
              <w:t>corect</w:t>
            </w:r>
            <w:r w:rsidRPr="006A148A">
              <w:rPr>
                <w:rFonts w:ascii="Calibri" w:hAnsi="Calibri" w:cs="Calibri"/>
                <w:spacing w:val="28"/>
              </w:rPr>
              <w:t xml:space="preserve"> </w:t>
            </w:r>
            <w:r w:rsidRPr="006A148A">
              <w:rPr>
                <w:rFonts w:ascii="Calibri" w:hAnsi="Calibri" w:cs="Calibri"/>
              </w:rPr>
              <w:t>estimat</w:t>
            </w:r>
            <w:r w:rsidRPr="006A148A">
              <w:rPr>
                <w:rFonts w:ascii="Calibri" w:hAnsi="Calibri" w:cs="Calibri"/>
                <w:spacing w:val="28"/>
              </w:rPr>
              <w:t xml:space="preserve"> </w:t>
            </w:r>
            <w:r w:rsidRPr="006A148A">
              <w:rPr>
                <w:rFonts w:ascii="Calibri" w:hAnsi="Calibri" w:cs="Calibri"/>
              </w:rPr>
              <w:t>ca</w:t>
            </w:r>
            <w:r w:rsidRPr="006A148A">
              <w:rPr>
                <w:rFonts w:ascii="Calibri" w:hAnsi="Calibri" w:cs="Calibri"/>
                <w:spacing w:val="29"/>
              </w:rPr>
              <w:t xml:space="preserve"> </w:t>
            </w:r>
            <w:r w:rsidRPr="006A148A">
              <w:rPr>
                <w:rFonts w:ascii="Calibri" w:hAnsi="Calibri" w:cs="Calibri"/>
              </w:rPr>
              <w:t>și</w:t>
            </w:r>
            <w:r w:rsidRPr="006A148A">
              <w:rPr>
                <w:rFonts w:ascii="Calibri" w:hAnsi="Calibri" w:cs="Calibri"/>
                <w:spacing w:val="29"/>
              </w:rPr>
              <w:t xml:space="preserve"> </w:t>
            </w:r>
            <w:r w:rsidRPr="006A148A">
              <w:rPr>
                <w:rFonts w:ascii="Calibri" w:hAnsi="Calibri" w:cs="Calibri"/>
              </w:rPr>
              <w:t>perioada</w:t>
            </w:r>
            <w:r w:rsidRPr="006A148A">
              <w:rPr>
                <w:rFonts w:ascii="Calibri" w:hAnsi="Calibri" w:cs="Calibri"/>
                <w:spacing w:val="28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27"/>
              </w:rPr>
              <w:t xml:space="preserve"> </w:t>
            </w:r>
            <w:r w:rsidRPr="006A148A">
              <w:rPr>
                <w:rFonts w:ascii="Calibri" w:hAnsi="Calibri" w:cs="Calibri"/>
              </w:rPr>
              <w:t>realizare</w:t>
            </w:r>
            <w:r w:rsidRPr="006A148A">
              <w:rPr>
                <w:rFonts w:ascii="Calibri" w:hAnsi="Calibri" w:cs="Calibri"/>
                <w:spacing w:val="30"/>
              </w:rPr>
              <w:t xml:space="preserve"> </w:t>
            </w:r>
            <w:r w:rsidRPr="006A148A">
              <w:rPr>
                <w:rFonts w:ascii="Calibri" w:hAnsi="Calibri" w:cs="Calibri"/>
              </w:rPr>
              <w:t>(conform</w:t>
            </w:r>
            <w:r w:rsidRPr="006A148A">
              <w:rPr>
                <w:rFonts w:ascii="Calibri" w:hAnsi="Calibri" w:cs="Calibri"/>
                <w:spacing w:val="-58"/>
              </w:rPr>
              <w:t xml:space="preserve"> </w:t>
            </w:r>
            <w:r w:rsidRPr="006A148A">
              <w:rPr>
                <w:rFonts w:ascii="Calibri" w:hAnsi="Calibri" w:cs="Calibri"/>
              </w:rPr>
              <w:t>tehnologiilor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execuție,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etc.)?</w:t>
            </w:r>
          </w:p>
          <w:p w14:paraId="164CCA39" w14:textId="77777777" w:rsidR="00882701" w:rsidRPr="006A148A" w:rsidRDefault="00882701" w:rsidP="00F54BC8">
            <w:pPr>
              <w:pStyle w:val="TableParagraph"/>
              <w:numPr>
                <w:ilvl w:val="0"/>
                <w:numId w:val="19"/>
              </w:numPr>
              <w:tabs>
                <w:tab w:val="left" w:pos="888"/>
              </w:tabs>
              <w:ind w:right="62" w:hanging="361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respectă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termenele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limită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ale</w:t>
            </w:r>
            <w:r w:rsidRPr="006A148A">
              <w:rPr>
                <w:rFonts w:ascii="Calibri" w:hAnsi="Calibri" w:cs="Calibri"/>
                <w:spacing w:val="-7"/>
              </w:rPr>
              <w:t xml:space="preserve"> </w:t>
            </w:r>
            <w:r w:rsidRPr="006A148A">
              <w:rPr>
                <w:rFonts w:ascii="Calibri" w:hAnsi="Calibri" w:cs="Calibri"/>
              </w:rPr>
              <w:t>programului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finanțare?</w:t>
            </w:r>
          </w:p>
          <w:p w14:paraId="1AF6A894" w14:textId="77777777" w:rsidR="00882701" w:rsidRPr="006A148A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i/>
              </w:rPr>
            </w:pPr>
            <w:r w:rsidRPr="006A148A">
              <w:rPr>
                <w:rFonts w:ascii="Calibri" w:hAnsi="Calibri" w:cs="Calibri"/>
                <w:i/>
              </w:rPr>
              <w:t>(se va avea în vedere ca termenul limită de implementare a proiectului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nu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poate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depăşi termenul prevăzut în documentele de programare:</w:t>
            </w:r>
            <w:r w:rsidRPr="006A148A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  <w:i/>
              </w:rPr>
              <w:t>31.dec.2023)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ADEE44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9A5888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432B3B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DE3765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82701" w:rsidRPr="006A148A" w14:paraId="08D88E7B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8DEE23" w14:textId="77777777" w:rsidR="00882701" w:rsidRPr="006A148A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F579BA" w14:textId="77777777" w:rsidR="00882701" w:rsidRPr="006A148A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Documentele anexate la cererea de finantare care demonstraza dreptul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solicitantului/partenerilor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executa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lucrarile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propuse,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sunt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cuprinzatoare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fata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interventiile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propuse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a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fi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realizate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prin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proiect?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4B9337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5B52C3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82DC01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3EF20D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82701" w:rsidRPr="006A148A" w14:paraId="7B8CE418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DEA92C" w14:textId="77777777" w:rsidR="00882701" w:rsidRPr="006A148A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0CE86E" w14:textId="77777777" w:rsidR="00882701" w:rsidRPr="006A148A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Se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respectă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studiile,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analizele,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rapoartele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specialitate,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necesare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fundamentării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diferitelor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tipuri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intervenții,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pentru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toate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specialitățile,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după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caz,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luându-se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în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calcul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inclusiv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scenariile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recomandate prin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acestea?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3DB016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98F397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5B927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5CEA15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26634B" w:rsidRPr="006A148A" w14:paraId="5D47CDD0" w14:textId="77777777" w:rsidTr="0026634B">
        <w:trPr>
          <w:trHeight w:val="2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67175CF6" w14:textId="77777777" w:rsidR="0026634B" w:rsidRPr="006A148A" w:rsidRDefault="0026634B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656271B" w14:textId="77777777" w:rsidR="0026634B" w:rsidRPr="006A148A" w:rsidRDefault="0026634B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Proiectul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respectă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prevederile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din:</w:t>
            </w:r>
          </w:p>
          <w:p w14:paraId="3226F334" w14:textId="77777777" w:rsidR="0026634B" w:rsidRPr="006A148A" w:rsidRDefault="0026634B" w:rsidP="00F54BC8">
            <w:pPr>
              <w:pStyle w:val="TableParagraph"/>
              <w:ind w:left="467" w:right="62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1.</w:t>
            </w:r>
            <w:r w:rsidRPr="006A148A">
              <w:rPr>
                <w:rFonts w:ascii="Calibri" w:hAnsi="Calibri" w:cs="Calibri"/>
                <w:spacing w:val="52"/>
              </w:rPr>
              <w:t xml:space="preserve"> </w:t>
            </w:r>
            <w:r w:rsidRPr="006A148A">
              <w:rPr>
                <w:rFonts w:ascii="Calibri" w:hAnsi="Calibri" w:cs="Calibri"/>
              </w:rPr>
              <w:t>Certificatul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urbanism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anexat?</w:t>
            </w:r>
          </w:p>
          <w:p w14:paraId="1B4CD4CE" w14:textId="77777777" w:rsidR="0026634B" w:rsidRPr="006A148A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2.</w:t>
            </w:r>
            <w:r w:rsidRPr="006A148A">
              <w:rPr>
                <w:rFonts w:ascii="Calibri" w:hAnsi="Calibri" w:cs="Calibri"/>
                <w:spacing w:val="58"/>
              </w:rPr>
              <w:t xml:space="preserve"> </w:t>
            </w:r>
            <w:r w:rsidRPr="006A148A">
              <w:rPr>
                <w:rFonts w:ascii="Calibri" w:hAnsi="Calibri" w:cs="Calibri"/>
              </w:rPr>
              <w:t>Studiul</w:t>
            </w:r>
            <w:r w:rsidRPr="006A148A">
              <w:rPr>
                <w:rFonts w:ascii="Calibri" w:hAnsi="Calibri" w:cs="Calibri"/>
                <w:spacing w:val="50"/>
              </w:rPr>
              <w:t xml:space="preserve"> </w:t>
            </w:r>
            <w:r w:rsidRPr="006A148A">
              <w:rPr>
                <w:rFonts w:ascii="Calibri" w:hAnsi="Calibri" w:cs="Calibri"/>
              </w:rPr>
              <w:t>topografic,</w:t>
            </w:r>
            <w:r w:rsidRPr="006A148A">
              <w:rPr>
                <w:rFonts w:ascii="Calibri" w:hAnsi="Calibri" w:cs="Calibri"/>
                <w:spacing w:val="48"/>
              </w:rPr>
              <w:t xml:space="preserve"> </w:t>
            </w:r>
            <w:r w:rsidRPr="006A148A">
              <w:rPr>
                <w:rFonts w:ascii="Calibri" w:hAnsi="Calibri" w:cs="Calibri"/>
              </w:rPr>
              <w:t>vizat</w:t>
            </w:r>
            <w:r w:rsidRPr="006A148A">
              <w:rPr>
                <w:rFonts w:ascii="Calibri" w:hAnsi="Calibri" w:cs="Calibri"/>
                <w:spacing w:val="49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50"/>
              </w:rPr>
              <w:t xml:space="preserve"> </w:t>
            </w:r>
            <w:r w:rsidRPr="006A148A">
              <w:rPr>
                <w:rFonts w:ascii="Calibri" w:hAnsi="Calibri" w:cs="Calibri"/>
              </w:rPr>
              <w:t>către</w:t>
            </w:r>
            <w:r w:rsidRPr="006A148A">
              <w:rPr>
                <w:rFonts w:ascii="Calibri" w:hAnsi="Calibri" w:cs="Calibri"/>
                <w:spacing w:val="51"/>
              </w:rPr>
              <w:t xml:space="preserve"> </w:t>
            </w:r>
            <w:r w:rsidRPr="006A148A">
              <w:rPr>
                <w:rFonts w:ascii="Calibri" w:hAnsi="Calibri" w:cs="Calibri"/>
              </w:rPr>
              <w:t>Oficiul</w:t>
            </w:r>
            <w:r w:rsidRPr="006A148A">
              <w:rPr>
                <w:rFonts w:ascii="Calibri" w:hAnsi="Calibri" w:cs="Calibri"/>
                <w:spacing w:val="50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51"/>
              </w:rPr>
              <w:t xml:space="preserve"> </w:t>
            </w:r>
            <w:r w:rsidRPr="006A148A">
              <w:rPr>
                <w:rFonts w:ascii="Calibri" w:hAnsi="Calibri" w:cs="Calibri"/>
              </w:rPr>
              <w:t>Cadastru</w:t>
            </w:r>
            <w:r w:rsidRPr="006A148A">
              <w:rPr>
                <w:rFonts w:ascii="Calibri" w:hAnsi="Calibri" w:cs="Calibri"/>
                <w:spacing w:val="48"/>
              </w:rPr>
              <w:t xml:space="preserve"> </w:t>
            </w:r>
            <w:r w:rsidRPr="006A148A">
              <w:rPr>
                <w:rFonts w:ascii="Calibri" w:hAnsi="Calibri" w:cs="Calibri"/>
              </w:rPr>
              <w:t>şi</w:t>
            </w:r>
            <w:r w:rsidRPr="006A148A">
              <w:rPr>
                <w:rFonts w:ascii="Calibri" w:hAnsi="Calibri" w:cs="Calibri"/>
                <w:spacing w:val="-58"/>
              </w:rPr>
              <w:t xml:space="preserve"> </w:t>
            </w:r>
            <w:r w:rsidRPr="006A148A">
              <w:rPr>
                <w:rFonts w:ascii="Calibri" w:hAnsi="Calibri" w:cs="Calibri"/>
              </w:rPr>
              <w:t>Publicitate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Imobiliară?</w:t>
            </w:r>
          </w:p>
          <w:p w14:paraId="6D8C9E2D" w14:textId="77777777" w:rsidR="0026634B" w:rsidRPr="006A148A" w:rsidRDefault="0026634B" w:rsidP="00F54BC8">
            <w:pPr>
              <w:pStyle w:val="TableParagraph"/>
              <w:ind w:left="467" w:right="62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3.</w:t>
            </w:r>
            <w:r w:rsidRPr="006A148A">
              <w:rPr>
                <w:rFonts w:ascii="Calibri" w:hAnsi="Calibri" w:cs="Calibri"/>
                <w:spacing w:val="54"/>
              </w:rPr>
              <w:t xml:space="preserve"> </w:t>
            </w:r>
            <w:r w:rsidRPr="006A148A">
              <w:rPr>
                <w:rFonts w:ascii="Calibri" w:hAnsi="Calibri" w:cs="Calibri"/>
              </w:rPr>
              <w:t>Extrasul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carte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funciară,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dupa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caz?</w:t>
            </w:r>
          </w:p>
          <w:p w14:paraId="469D1F28" w14:textId="77777777" w:rsidR="0026634B" w:rsidRPr="006A148A" w:rsidRDefault="0026634B" w:rsidP="00F54BC8">
            <w:pPr>
              <w:pStyle w:val="TableParagraph"/>
              <w:ind w:left="467" w:right="62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4.</w:t>
            </w:r>
            <w:r w:rsidRPr="006A148A">
              <w:rPr>
                <w:rFonts w:ascii="Calibri" w:hAnsi="Calibri" w:cs="Calibri"/>
                <w:spacing w:val="50"/>
              </w:rPr>
              <w:t xml:space="preserve"> </w:t>
            </w:r>
            <w:r w:rsidRPr="006A148A">
              <w:rPr>
                <w:rFonts w:ascii="Calibri" w:hAnsi="Calibri" w:cs="Calibri"/>
              </w:rPr>
              <w:t>Avizele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conforme,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privind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asigurarea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utilităţilor?</w:t>
            </w:r>
          </w:p>
          <w:p w14:paraId="14C11049" w14:textId="77777777" w:rsidR="0026634B" w:rsidRPr="006A148A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5.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Actul administrativ al autorităţii competente pentru protecţia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mediului,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măsurile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diminuare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impactului,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măsurile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compensare, modalitatea de integrare a prevederilor acordului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 mediu,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principiu, în documentaţia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tehnico-economică?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sau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are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clasarea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notificării</w:t>
            </w:r>
          </w:p>
          <w:p w14:paraId="4D9A7053" w14:textId="77777777" w:rsidR="0026634B" w:rsidRPr="006A148A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6.</w:t>
            </w:r>
            <w:r w:rsidRPr="006A148A">
              <w:rPr>
                <w:rFonts w:ascii="Calibri" w:hAnsi="Calibri" w:cs="Calibri"/>
                <w:spacing w:val="60"/>
              </w:rPr>
              <w:t xml:space="preserve"> </w:t>
            </w:r>
            <w:r w:rsidRPr="006A148A">
              <w:rPr>
                <w:rFonts w:ascii="Calibri" w:hAnsi="Calibri" w:cs="Calibri"/>
              </w:rPr>
              <w:t>Avizele, acordurile şi studiile specifice obținute/efectuate până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la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data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depunerii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cererii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finanțare,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după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caz,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care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pot</w:t>
            </w:r>
            <w:r w:rsidRPr="006A148A">
              <w:rPr>
                <w:rFonts w:ascii="Calibri" w:hAnsi="Calibri" w:cs="Calibri"/>
                <w:spacing w:val="1"/>
              </w:rPr>
              <w:t xml:space="preserve"> </w:t>
            </w:r>
            <w:r w:rsidRPr="006A148A">
              <w:rPr>
                <w:rFonts w:ascii="Calibri" w:hAnsi="Calibri" w:cs="Calibri"/>
              </w:rPr>
              <w:t>condiţiona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soluţiile</w:t>
            </w:r>
            <w:r w:rsidRPr="006A148A">
              <w:rPr>
                <w:rFonts w:ascii="Calibri" w:hAnsi="Calibri" w:cs="Calibri"/>
                <w:spacing w:val="-1"/>
              </w:rPr>
              <w:t xml:space="preserve"> </w:t>
            </w:r>
            <w:r w:rsidRPr="006A148A">
              <w:rPr>
                <w:rFonts w:ascii="Calibri" w:hAnsi="Calibri" w:cs="Calibri"/>
              </w:rPr>
              <w:t>tehnice?</w:t>
            </w: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38D3F5A5" w14:textId="77777777" w:rsidR="0026634B" w:rsidRPr="006A148A" w:rsidRDefault="0026634B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36839E72" w14:textId="77777777" w:rsidR="0026634B" w:rsidRPr="006A148A" w:rsidRDefault="0026634B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72625DA4" w14:textId="77777777" w:rsidR="0026634B" w:rsidRPr="006A148A" w:rsidRDefault="0026634B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42AF61CD" w14:textId="77777777" w:rsidR="0026634B" w:rsidRPr="006A148A" w:rsidRDefault="0026634B" w:rsidP="0088270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26634B" w:rsidRPr="006A148A" w14:paraId="44945C82" w14:textId="77777777" w:rsidTr="006607E6">
        <w:trPr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AF8453" w14:textId="77777777" w:rsidR="0026634B" w:rsidRPr="006A148A" w:rsidRDefault="0026634B" w:rsidP="00882701">
            <w:pPr>
              <w:pStyle w:val="TableParagraph"/>
              <w:ind w:left="360"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741CE0" w14:textId="77777777" w:rsidR="0026634B" w:rsidRPr="006A148A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</w:rPr>
            </w:pPr>
          </w:p>
        </w:tc>
        <w:tc>
          <w:tcPr>
            <w:tcW w:w="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84841C" w14:textId="77777777" w:rsidR="0026634B" w:rsidRPr="006A148A" w:rsidRDefault="0026634B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CCEBA2" w14:textId="77777777" w:rsidR="0026634B" w:rsidRPr="006A148A" w:rsidRDefault="0026634B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7867F1" w14:textId="77777777" w:rsidR="0026634B" w:rsidRPr="006A148A" w:rsidRDefault="0026634B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3843F7" w14:textId="77777777" w:rsidR="0026634B" w:rsidRPr="006A148A" w:rsidRDefault="0026634B" w:rsidP="0088270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82701" w:rsidRPr="006A148A" w14:paraId="2B1BC29E" w14:textId="77777777" w:rsidTr="00110ECD">
        <w:trPr>
          <w:trHeight w:val="3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ADB1C9" w14:textId="77777777" w:rsidR="00882701" w:rsidRPr="006A148A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8A153B" w14:textId="77777777" w:rsidR="00882701" w:rsidRPr="006A148A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Informatiile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din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Piesele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scrise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sunt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corelate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cu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Piesele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desenate</w:t>
            </w:r>
            <w:r w:rsidRPr="006A148A">
              <w:rPr>
                <w:rFonts w:ascii="Calibri" w:hAnsi="Calibri" w:cs="Calibri"/>
                <w:spacing w:val="-3"/>
              </w:rPr>
              <w:t xml:space="preserve"> </w:t>
            </w:r>
            <w:r w:rsidRPr="006A148A">
              <w:rPr>
                <w:rFonts w:ascii="Calibri" w:hAnsi="Calibri" w:cs="Calibri"/>
              </w:rPr>
              <w:t>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5D4E88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9A5F92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51254E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10EB33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82701" w:rsidRPr="006A148A" w14:paraId="0FFF4284" w14:textId="77777777" w:rsidTr="00110ECD">
        <w:trPr>
          <w:trHeight w:val="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05FEFD" w14:textId="77777777" w:rsidR="00882701" w:rsidRPr="006A148A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1416B5" w14:textId="77777777" w:rsidR="00882701" w:rsidRPr="006A148A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Există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corelare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între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Devizul</w:t>
            </w:r>
            <w:r w:rsidRPr="006A148A">
              <w:rPr>
                <w:rFonts w:ascii="Calibri" w:hAnsi="Calibri" w:cs="Calibri"/>
                <w:spacing w:val="-5"/>
              </w:rPr>
              <w:t xml:space="preserve"> </w:t>
            </w:r>
            <w:r w:rsidRPr="006A148A">
              <w:rPr>
                <w:rFonts w:ascii="Calibri" w:hAnsi="Calibri" w:cs="Calibri"/>
              </w:rPr>
              <w:t>general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si</w:t>
            </w:r>
            <w:r w:rsidRPr="006A148A">
              <w:rPr>
                <w:rFonts w:ascii="Calibri" w:hAnsi="Calibri" w:cs="Calibri"/>
                <w:spacing w:val="-4"/>
              </w:rPr>
              <w:t xml:space="preserve"> </w:t>
            </w:r>
            <w:r w:rsidRPr="006A148A">
              <w:rPr>
                <w:rFonts w:ascii="Calibri" w:hAnsi="Calibri" w:cs="Calibri"/>
              </w:rPr>
              <w:t>Devizele</w:t>
            </w:r>
            <w:r w:rsidRPr="006A148A">
              <w:rPr>
                <w:rFonts w:ascii="Calibri" w:hAnsi="Calibri" w:cs="Calibri"/>
                <w:spacing w:val="-2"/>
              </w:rPr>
              <w:t xml:space="preserve"> </w:t>
            </w:r>
            <w:r w:rsidRPr="006A148A">
              <w:rPr>
                <w:rFonts w:ascii="Calibri" w:hAnsi="Calibri" w:cs="Calibri"/>
              </w:rPr>
              <w:t>pe</w:t>
            </w:r>
            <w:r w:rsidRPr="006A148A">
              <w:rPr>
                <w:rFonts w:ascii="Calibri" w:hAnsi="Calibri" w:cs="Calibri"/>
                <w:spacing w:val="-6"/>
              </w:rPr>
              <w:t xml:space="preserve"> </w:t>
            </w:r>
            <w:r w:rsidRPr="006A148A">
              <w:rPr>
                <w:rFonts w:ascii="Calibri" w:hAnsi="Calibri" w:cs="Calibri"/>
              </w:rPr>
              <w:t>obiecte?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B8260D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9883C8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047F4D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947953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82701" w:rsidRPr="006A148A" w14:paraId="3FBE4D69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781DE" w14:textId="77777777" w:rsidR="00882701" w:rsidRPr="006A148A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2DF92B" w14:textId="77777777" w:rsidR="00882701" w:rsidRPr="006A148A" w:rsidRDefault="00AE26E4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</w:rPr>
            </w:pPr>
            <w:r w:rsidRPr="006A148A">
              <w:rPr>
                <w:rFonts w:ascii="Calibri" w:hAnsi="Calibri" w:cs="Calibri"/>
              </w:rPr>
              <w:t>Informațiile</w:t>
            </w:r>
            <w:r w:rsidR="00882701" w:rsidRPr="006A148A">
              <w:rPr>
                <w:rFonts w:ascii="Calibri" w:hAnsi="Calibri" w:cs="Calibri"/>
              </w:rPr>
              <w:t xml:space="preserve"> </w:t>
            </w:r>
            <w:r w:rsidR="00882701" w:rsidRPr="006A148A">
              <w:rPr>
                <w:rFonts w:ascii="Calibri" w:hAnsi="Calibri" w:cs="Calibri"/>
                <w:color w:val="000000"/>
              </w:rPr>
              <w:t xml:space="preserve">privind </w:t>
            </w:r>
            <w:r w:rsidR="00882701" w:rsidRPr="006A148A">
              <w:rPr>
                <w:rFonts w:ascii="Calibri" w:hAnsi="Calibri" w:cs="Calibri"/>
              </w:rPr>
              <w:t xml:space="preserve"> Imunizarea față de schimbările climatice – realizată în cadrul </w:t>
            </w:r>
            <w:r w:rsidRPr="006A148A">
              <w:rPr>
                <w:rFonts w:ascii="Calibri" w:hAnsi="Calibri" w:cs="Calibri"/>
              </w:rPr>
              <w:t>documentației</w:t>
            </w:r>
            <w:r w:rsidR="00882701" w:rsidRPr="006A148A">
              <w:rPr>
                <w:rFonts w:ascii="Calibri" w:hAnsi="Calibri" w:cs="Calibri"/>
              </w:rPr>
              <w:t xml:space="preserve"> tehnice,  în conformitate cu cerințele din Comunicarea Comisiei Europene privind Orientările tehnice referitoare la imunizarea infrastructurii la schimbările climatice în perioada 2021-2027 publicate la 16 septembrie 2021 (2021/C 373/01) sunt complete, corecte si coerente.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BCA016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67868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5616E8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B9960D" w14:textId="77777777" w:rsidR="00882701" w:rsidRPr="006A148A" w:rsidRDefault="00882701" w:rsidP="00882701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02AC8313" w14:textId="77777777" w:rsidR="009945D9" w:rsidRPr="006A148A" w:rsidRDefault="009945D9" w:rsidP="00FE4BED">
      <w:pPr>
        <w:rPr>
          <w:rFonts w:ascii="Calibri" w:hAnsi="Calibri" w:cs="Calibri"/>
          <w:sz w:val="22"/>
          <w:szCs w:val="22"/>
        </w:rPr>
      </w:pPr>
    </w:p>
    <w:p w14:paraId="2F2D1FC8" w14:textId="77777777" w:rsidR="009945D9" w:rsidRPr="006A148A" w:rsidRDefault="009945D9" w:rsidP="00FE4BED">
      <w:pPr>
        <w:rPr>
          <w:rFonts w:ascii="Calibri" w:hAnsi="Calibri" w:cs="Calibri"/>
          <w:sz w:val="22"/>
          <w:szCs w:val="22"/>
        </w:rPr>
      </w:pPr>
      <w:r w:rsidRPr="006A148A">
        <w:rPr>
          <w:rFonts w:ascii="Calibri" w:hAnsi="Calibri" w:cs="Calibri"/>
          <w:sz w:val="22"/>
          <w:szCs w:val="22"/>
        </w:rPr>
        <w:t xml:space="preserve">În cazul bifării cu NU la oricare din criterii proiectul se respinge. </w:t>
      </w:r>
    </w:p>
    <w:p w14:paraId="7129181E" w14:textId="77777777" w:rsidR="009945D9" w:rsidRPr="006A148A" w:rsidRDefault="009945D9" w:rsidP="00FE4BED">
      <w:pPr>
        <w:rPr>
          <w:rFonts w:ascii="Calibri" w:hAnsi="Calibri" w:cs="Calibri"/>
          <w:sz w:val="22"/>
          <w:szCs w:val="22"/>
        </w:rPr>
      </w:pPr>
    </w:p>
    <w:p w14:paraId="508F2D49" w14:textId="77777777" w:rsidR="009945D9" w:rsidRPr="006A148A" w:rsidRDefault="009945D9" w:rsidP="00FE4BED">
      <w:pPr>
        <w:rPr>
          <w:rFonts w:ascii="Calibri" w:hAnsi="Calibri" w:cs="Calibri"/>
          <w:sz w:val="22"/>
          <w:szCs w:val="22"/>
        </w:rPr>
      </w:pPr>
    </w:p>
    <w:p w14:paraId="1FC92310" w14:textId="77777777" w:rsidR="00F5775A" w:rsidRPr="006A148A" w:rsidRDefault="009945D9" w:rsidP="0026634B">
      <w:pPr>
        <w:jc w:val="both"/>
        <w:rPr>
          <w:rFonts w:ascii="Calibri" w:hAnsi="Calibri" w:cs="Calibri"/>
          <w:sz w:val="22"/>
          <w:szCs w:val="22"/>
        </w:rPr>
      </w:pPr>
      <w:r w:rsidRPr="006A148A">
        <w:rPr>
          <w:rFonts w:ascii="Calibri" w:hAnsi="Calibri" w:cs="Calibri"/>
          <w:sz w:val="22"/>
          <w:szCs w:val="22"/>
        </w:rPr>
        <w:t>Se pot formula recomandări (cu precizarea explicita a momentului prevăzut pentru soluționarea acestora) cu excepția criteriilor 5 și/sau 9 (oricare din cele dou</w:t>
      </w:r>
      <w:r w:rsidR="0026634B" w:rsidRPr="006A148A">
        <w:rPr>
          <w:rFonts w:ascii="Calibri" w:hAnsi="Calibri" w:cs="Calibri"/>
          <w:sz w:val="22"/>
          <w:szCs w:val="22"/>
        </w:rPr>
        <w:t>ă</w:t>
      </w:r>
      <w:r w:rsidRPr="006A148A">
        <w:rPr>
          <w:rFonts w:ascii="Calibri" w:hAnsi="Calibri" w:cs="Calibri"/>
          <w:sz w:val="22"/>
          <w:szCs w:val="22"/>
        </w:rPr>
        <w:t>, sau ambele simultan) din cadrul Secțiunii II.</w:t>
      </w:r>
    </w:p>
    <w:sectPr w:rsidR="00F5775A" w:rsidRPr="006A148A" w:rsidSect="00EB41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1985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9213B" w14:textId="77777777" w:rsidR="00270115" w:rsidRDefault="00270115">
      <w:r>
        <w:separator/>
      </w:r>
    </w:p>
  </w:endnote>
  <w:endnote w:type="continuationSeparator" w:id="0">
    <w:p w14:paraId="1C713757" w14:textId="77777777" w:rsidR="00270115" w:rsidRDefault="00270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BFD50" w14:textId="77777777" w:rsidR="0098082E" w:rsidRDefault="0098082E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250AB184" w14:textId="77777777">
      <w:trPr>
        <w:cantSplit/>
        <w:trHeight w:hRule="exact" w:val="340"/>
        <w:hidden/>
      </w:trPr>
      <w:tc>
        <w:tcPr>
          <w:tcW w:w="9210" w:type="dxa"/>
        </w:tcPr>
        <w:p w14:paraId="10519696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2648D133" w14:textId="77777777" w:rsidR="00F12E7F" w:rsidRDefault="00DD3280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58240" behindDoc="0" locked="0" layoutInCell="1" allowOverlap="1" wp14:anchorId="7FE2FAB9" wp14:editId="41B98AC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60F0DEE" wp14:editId="0A96181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0EE3C1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0F0DEE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41" type="#_x0000_t202" style="position:absolute;margin-left:23.95pt;margin-top:-1.85pt;width:188.2pt;height:24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" filled="f" stroked="f">
              <v:textbox>
                <w:txbxContent>
                  <w:p w14:paraId="6B0EE3C1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3B25E4EC" wp14:editId="37CBF3A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8706F2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B25E4EC" id="Group 30" o:spid="_x0000_s1042" style="position:absolute;margin-left:-42.05pt;margin-top:-10.85pt;width:242.2pt;height:61.3pt;z-index:251656192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ZiI3mdojtk6usFZq+N6fBvXF+uv5uiI+9Gy63HTop5c+bqBR6viWp1e8ZL7Un&#10;5FeiELLqcmXotbaO6OoERyAAaPwcycrS5MfzbLDh1t8Vq90gt0s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CZiI3mdojtOrrBV6zjenwb1w/rr+b3sfejZtbjp0U&#10;8ufN1Ao9XxDU6yf1t/J+ZXohBy6jJm99bo7o6gRXMAAAAFx4OZNtTkx7++rv/BL4dbbJavfANEs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W63jOn0+9cc87k7o6&#10;o+9HzazHj6K+VbzdQKLV8R1GsmecvMU+ZXohBy6jJmnyrbR3R1AiOQAAAAAAAncHyc3xLF3W8mXb&#10;R25Oor5+gGsWo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IWu4np9&#10;HExaeXk+ZXr+/ucc2px4eiZ3t3QCg1vFNRrN6zbkY/mV/PvQM2qyZujfk17oBBcQAAAAAAAAAHTT&#10;35vUY7/NtEvWOeTkrPdINrE7xE965jpgH0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x1Oqw6WnKzZIr3R2z6IeMmWmKu97RAKDXcbzZ96YP1WPv+VPsQc2tvfeMfk1/EFWi&#10;g+AAAAAAAAAAAAANnocnO6PDfvrC4wW5WGlu+Ad3s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8tatKza0xWsdczPU+TMRG8ztAKbXcdrXfHpI5U/vJ6vuRM+uiN64umfnSCiy5&#10;cma83y3m9p7ZlBte17cq0zM+cHh8AAAAAAAAAAAAAAAGp4Fk5fDqx21mYWehtytPEd07AsUg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EHX8VwaLev7TL8yJ6vTPY4Z9VTD0e+t3&#10;QDO63X59bffJbavZSOqFfmz3zT5U9HZEdQIrmAAAAAAAAAAAAAAAAAAvvBrJ5ObH54sncOt0Xr94&#10;LxN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eM2bHgxzky2itY65l5vetKza07R&#10;AKDX8cyZd8el3x0+d8qfYg59ba+9cXkx39sgqJmZneZ3lE6wfAAAAAAAAAAAAAAAAAAAAWng/k5G&#10;vmvZespOgttn274Bplk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Cu4hxfDpN6U2y&#10;Ze6OqPSj6jV0xeTXyr93cDO6rV5tXk5ea2/dEdUK/LlvltvefuBweAAAAAAAAAAAAAAAAAAAAAAE&#10;rhuTmtfhtv8AK2dNNbk56T5wbBbg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PGXLTDj&#10;nJktFax1zL5a1aVm1p2iO0FBxHjd82+PS70p227Z9iBqNbN/Jxb1r39sgqEQHwAAAAAAAAAAAAAA&#10;AAAAAAAAAHqluRetu6dyJ2tE9wNtjtF8dbR2xErqs71ie+Aen0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RNdxHDoq+XPKyT1Ujrn2OWfUUwx09NuyIBmdbrs2tycrLbasdVI6oVubPfNbe09&#10;HZHZAIzmAAAAAAAAAAAAAAAAAAAAAAAAAAANfwrJznDsM9sV2W2ltytPSfNsCW6g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TMRG89EAKbiPG60icWknlW6pv2R6EPUa2K71xdM/OBQXvbJabXtN&#10;rT1zM7zKBMzad7TMzPbIPIAAAAAAAAAAAAAAAAAAAAAAAAAAAADS+DuTlaK1PmWWPD7b4ZjukFql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KnwhwcvSUyxHTjt0+iUTiFOVii3zZBm1eAAAAAAAAAAAAAAAAA&#10;AAAAAAAAAAAAAAAAA+gNppb87psV/nViVzitysdbd8A6v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FF4SYOnFnj6soPEadNb/AHSCiQgAAAAAAAAAAAAAAAAA&#10;AAAAAAAAAAAAAAAAFv4O5OTrL0+dX1JXD7bZpjvgGjWI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r8IMPOaGMkR047b/dKNr6crByu2sgzKtAAAAAAAAAAAAA&#10;AAAAAAAAAAAAAAAAAAAAAafgGTl8P5PzLTCy0Ft8G3dILNJ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lqNPi1WKceakWr+Meh5yY65a8m8bwDN8R4Tl0czekTkw/Ojrj0q3UaW+GZtHlU7+4Fc4A&#10;AAAAAAAAAAAAAAAAAAAAAAAAAAAAAAAAsOB4+XxKk7e9ibf+/wAXfRV5Wpr5o3Bqlo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43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44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168706F2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64FE155" wp14:editId="6184372B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3AE7ED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3E031F0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AE87890" w14:textId="77777777" w:rsidR="00F12E7F" w:rsidRPr="00FA2B09" w:rsidRDefault="00275DC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="00F12E7F"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="00F12E7F"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4FE155" id="Text Box 28" o:spid="_x0000_s1045" type="#_x0000_t202" style="position:absolute;margin-left:311.1pt;margin-top:-2.15pt;width:216.1pt;height:50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fAE9w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S76OEJF1BfWJeCNMvqL/gDYd4G/OBvJUyf2v&#10;g0DFmflsSbsPizyPJkxBfrNeUoDXmeo6I6wkqJIHzqbtLkzGPTjUbUeVpmlZuCO9G52keOnq3D75&#10;Jil09ng05nWcbr38ids/AA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WJ8AT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193AE7ED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3E031F0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AE87890" w14:textId="77777777" w:rsidR="00F12E7F" w:rsidRPr="00FA2B09" w:rsidRDefault="00275DC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="00F12E7F"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="00F12E7F"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5168" behindDoc="0" locked="0" layoutInCell="1" allowOverlap="1" wp14:anchorId="28455CCA" wp14:editId="0805880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8E4680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9CD10" w14:textId="77777777" w:rsidR="00072DDE" w:rsidRDefault="00DD3280">
    <w:pPr>
      <w:pStyle w:val="Subsol"/>
    </w:pP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5D35D1F7" wp14:editId="74C4CF10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3D488CF4" wp14:editId="23543519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D5FA0B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488CF4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46" type="#_x0000_t202" style="position:absolute;margin-left:23.95pt;margin-top:-1.85pt;width:188.2pt;height:24.3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zpBt6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0BD5FA0B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085CC5B" wp14:editId="57FDBBD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D7EEA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85CC5B" id="Group 23" o:spid="_x0000_s1047" style="position:absolute;margin-left:-42.05pt;margin-top:-10.85pt;width:242.2pt;height:61.3pt;z-index:251651072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mYiN5naI7ZOrrBWavjenwb1xfrr+boiPvRsutx06KeXPm6gUer4lqdXvGS+1J+RXohCy&#10;6nJl6LW2jujqBEcgAGj8HMnK0uTH82yw4dbfFavdILdL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mYiN5naI7Tq6wVes43p8G9cP66/m97H3o2bW46dFPLnzdQK&#10;PV8Q1Osn9bfyfmV6IQcuoyZvfW6O6OoEVzAAAABceDmTbU5Me/vq7/wS+HW2yWr3wDRL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Vut4zp9PvXHPO5O6OqPvR82s&#10;x4+ivlW83UCi1fEdRrJnnLzFPmV6IQcuoyZp8q20d0dQIjkAAAAAAAJ3B8nN8Sxd1vJl20duTqK+&#10;foBrF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FruJ6fRxMWnl5&#10;PmV6/v7nHNqceHomd7d0AoNbxTUazes25GP5lfz70DNqsmbo35Ne6AQXEAAAAAAAAAB009+b1GO/&#10;zbRL1jnk5Kz3SDaxO8RPeuY6YB9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dTqsOlpys2SK90ds+iHjJlpirve0QCg13G82femD9Vj7/lT7EHNrb33jH5NfxBVooPgAAAA&#10;AAAAAAAADZ6HJzujw376wuMFuVhpbvgHd7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fLWrSs2tMVrHXMz1PkzERvM7QCm13Ha13x6SOVP7yer7kTProjeuLpn50gosuXJmvN8t&#10;5vae2ZQbXte3KtMzPnB4fAAAAAAAAAAAAAAABqeBZOXw6sdtZmFnobcrTxHdOwLFI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BB1/FcGi3r+0y/Mier0z2OGfVUw9Hvrd0Azut1+&#10;fW33yW2r2UjqhX5s980+VPR2RHUCK5gAAAAAAAAAAAAAAAAAL7wayeTmx+eLJ3DrdF6/eC8TQ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HjNmx4Mc5MtorWOuZeb3rSs2tO0QCg1/HM&#10;mXfHpd8dPnfKn2IOfW2vvXF5Md/bIKiZmZ3md5ROsHwAAAAAAAAAAAAAAAAAAAFp4P5ORr5r2XrK&#10;ToLbZ9u+AaZZ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ruIcXw6TelNsmXujqj0&#10;o+o1dMXk18q/d3Azuq1ebV5OXmtv3RHVCvy5b5bb3n7gcHgAAAAAAAAAAAAAAAAAAAAABK4bk5rX&#10;4bb/ACtnTTW5Oek+cGwW4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xly0w45yZLRWs&#10;dcy+WtWlZtadojtBQcR43fNvj0u9Kdtu2fYgajWzfycW9a9/bIKhEB8AAAAAAAAAAAAAAAAAAAAA&#10;AAB6pbkXrbuncidrRPcDbY7RfHW0dsRK6rO9YnvgHp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ETXcRw6Kvlzysk9VI659jln1FMMdPTbsiAZnW67NrcnKy22rHVSOqFbmz3zW3tPR2R2QCM&#10;5gAAAAAAAAAAAAAAAAAAAAAAAAAADX8Kyc5w7DPbFdltpbcrT0nzbAluo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zERvPRACm4jxutInFpJ5Vuqb9kehD1Gtiu9cXTPzgUF72yWm17Ta09czO8&#10;ygTM2ne0zMz2yDyAAAAAAAAAAAAAAAAAAAAAAAAAAAAA0vg7k5WitT5lljw+2+GY7pBap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558+PT45yZbxWsdsvN71x15V5iIBm+JcXyavfHi3x4e7tt6&#10;VdqNXbLvWvk09YK1HAAAAAAAAAAAAAAAAAAAAAAAAAAAAAAAF14N5NsubH3xEwmcOt5V6+bcGgTw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pPCTDvTFniOqeTP5fmhcRp0Vv9wKBBAAAAAAAAAAAAAAA&#10;AAAAAAAAAAAAAAAAABI0GTmtdhv3Wh7wW5Oek+cGyX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5ajT4tVinHmpFq/jHoecmOuWvJvG8AzfEeE5dHM3pE5MPzo649Kt1GlvhmbR5VO/uBXOAAAAAAAA&#10;AAAAAAAAAAAAAAAAAAAAAAAAALDgePl8SpO3vYm3/v8AF30VeVqa+aNwap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48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49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A0D7EEA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3C1B0509" wp14:editId="739D0860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BD9B3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FAB8F6E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3AA3BEB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 w:rsidR="00275DCC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1B0509" id="Text Box 18" o:spid="_x0000_s1050" type="#_x0000_t202" style="position:absolute;margin-left:311.1pt;margin-top:-2.15pt;width:216.1pt;height:50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Xr69wEAANI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SYPUYaRdQX0i4giTsehHoE0H+JuzgUxVcv/r&#10;IFBxZj5bEu/DIs+jC1OQ36yXFOB1prrOCCsJquSBs2m7C5NzDw5121GlaVwW7kjwRictXro690/G&#10;SRKdTR6deR2nWy+/4vYPAA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EPNevr3AQAA0g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460BD9B3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FAB8F6E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03AA3BEB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 w:rsidR="00275DCC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0048" behindDoc="0" locked="0" layoutInCell="1" allowOverlap="1" wp14:anchorId="6A575078" wp14:editId="32B706B4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69E2E" w14:textId="77777777" w:rsidR="00270115" w:rsidRDefault="00270115">
      <w:r>
        <w:separator/>
      </w:r>
    </w:p>
  </w:footnote>
  <w:footnote w:type="continuationSeparator" w:id="0">
    <w:p w14:paraId="6B8DBF7A" w14:textId="77777777" w:rsidR="00270115" w:rsidRDefault="00270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9B1D1" w14:textId="14103EAF" w:rsidR="0098082E" w:rsidRDefault="0098082E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41678" w14:textId="4E416C28" w:rsidR="00841C6A" w:rsidRPr="00841C6A" w:rsidRDefault="00DD3280" w:rsidP="00841C6A">
    <w:pPr>
      <w:spacing w:line="330" w:lineRule="auto"/>
      <w:rPr>
        <w:rFonts w:ascii="Calibri" w:hAnsi="Calibri" w:cs="Calibri"/>
        <w:color w:val="808080"/>
        <w:spacing w:val="20"/>
        <w:sz w:val="22"/>
        <w:szCs w:val="22"/>
      </w:rPr>
    </w:pPr>
    <w:r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E5A9675" wp14:editId="344ADD0C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24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25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88EB94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49C24B7B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26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5A9675" id="Group 12" o:spid="_x0000_s1026" style="position:absolute;margin-left:626.25pt;margin-top:-21.75pt;width:110.25pt;height:54pt;z-index:25166643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2N91Q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" filled="f" stroked="f">
                <v:textbox inset="2mm,0,7mm,0">
                  <w:txbxContent>
                    <w:p w14:paraId="3288EB94" w14:textId="77777777" w:rsidR="00841C6A" w:rsidRDefault="00841C6A" w:rsidP="00841C6A">
                      <w:pPr>
                        <w:spacing w:line="330" w:lineRule="auto"/>
                      </w:pPr>
                    </w:p>
                    <w:p w14:paraId="49C24B7B" w14:textId="77777777" w:rsidR="00841C6A" w:rsidRPr="00851382" w:rsidRDefault="00841C6A" w:rsidP="00841C6A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" strokecolor="gray" strokeweight=".5pt"/>
            </v:group>
          </w:pict>
        </mc:Fallback>
      </mc:AlternateContent>
    </w:r>
    <w:r w:rsidR="00841C6A" w:rsidRPr="00841C6A">
      <w:rPr>
        <w:rFonts w:ascii="Calibri" w:hAnsi="Calibri" w:cs="Calibri"/>
        <w:color w:val="999999"/>
        <w:sz w:val="22"/>
        <w:szCs w:val="22"/>
      </w:rPr>
      <w:t xml:space="preserve">Pagina 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begin"/>
    </w:r>
    <w:r w:rsidR="00841C6A" w:rsidRPr="00841C6A">
      <w:rPr>
        <w:rFonts w:ascii="Calibri" w:hAnsi="Calibri" w:cs="Calibri"/>
        <w:color w:val="999999"/>
        <w:sz w:val="22"/>
        <w:szCs w:val="22"/>
      </w:rPr>
      <w:instrText xml:space="preserve"> PAGE </w:instrTex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separate"/>
    </w:r>
    <w:r w:rsidR="00586A0B">
      <w:rPr>
        <w:rFonts w:ascii="Calibri" w:hAnsi="Calibri" w:cs="Calibri"/>
        <w:color w:val="999999"/>
        <w:sz w:val="22"/>
        <w:szCs w:val="22"/>
      </w:rPr>
      <w:t>7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end"/>
    </w:r>
    <w:r w:rsidR="00841C6A" w:rsidRPr="00841C6A">
      <w:rPr>
        <w:rFonts w:ascii="Calibri" w:hAnsi="Calibri" w:cs="Calibri"/>
        <w:color w:val="999999"/>
        <w:sz w:val="22"/>
        <w:szCs w:val="22"/>
      </w:rPr>
      <w:t xml:space="preserve"> din 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begin"/>
    </w:r>
    <w:r w:rsidR="00841C6A" w:rsidRPr="00841C6A">
      <w:rPr>
        <w:rFonts w:ascii="Calibri" w:hAnsi="Calibri" w:cs="Calibri"/>
        <w:color w:val="999999"/>
        <w:sz w:val="22"/>
        <w:szCs w:val="22"/>
      </w:rPr>
      <w:instrText xml:space="preserve"> NUMPAGES </w:instrTex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separate"/>
    </w:r>
    <w:r w:rsidR="00586A0B">
      <w:rPr>
        <w:rFonts w:ascii="Calibri" w:hAnsi="Calibri" w:cs="Calibri"/>
        <w:color w:val="999999"/>
        <w:sz w:val="22"/>
        <w:szCs w:val="22"/>
      </w:rPr>
      <w:t>7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end"/>
    </w:r>
    <w:r w:rsidR="00841C6A" w:rsidRPr="00841C6A">
      <w:rPr>
        <w:rFonts w:ascii="Calibri" w:hAnsi="Calibri" w:cs="Calibri"/>
        <w:color w:val="999999"/>
        <w:sz w:val="22"/>
        <w:szCs w:val="22"/>
      </w:rPr>
      <w:t xml:space="preserve"> </w:t>
    </w:r>
    <w:r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370EE755" wp14:editId="51CD76C7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2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2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ACF27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52F9EB3A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2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70EE755" id="_x0000_s1029" style="position:absolute;margin-left:671.6pt;margin-top:25.05pt;width:110.25pt;height:54pt;z-index:251665408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">
              <v:shape id="Text Box 13" o:spid="_x0000_s1030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" filled="f" stroked="f">
                <v:textbox inset="2mm,0,7mm,0">
                  <w:txbxContent>
                    <w:p w14:paraId="6A4ACF27" w14:textId="77777777" w:rsidR="00841C6A" w:rsidRDefault="00841C6A" w:rsidP="00841C6A">
                      <w:pPr>
                        <w:spacing w:line="330" w:lineRule="auto"/>
                      </w:pPr>
                    </w:p>
                    <w:p w14:paraId="52F9EB3A" w14:textId="77777777" w:rsidR="00841C6A" w:rsidRPr="00851382" w:rsidRDefault="00841C6A" w:rsidP="00841C6A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31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" strokecolor="gray" strokeweight=".5pt"/>
            </v:group>
          </w:pict>
        </mc:Fallback>
      </mc:AlternateContent>
    </w:r>
    <w:r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52529465" wp14:editId="4513DA4E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17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8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6E2A5F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1A5C4579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20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2529465" id="_x0000_s1032" style="position:absolute;margin-left:671.6pt;margin-top:25.05pt;width:110.25pt;height:54pt;z-index:251664384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">
              <v:shape id="Text Box 13" o:spid="_x0000_s1033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" filled="f" stroked="f">
                <v:textbox inset="2mm,0,7mm,0">
                  <w:txbxContent>
                    <w:p w14:paraId="216E2A5F" w14:textId="77777777" w:rsidR="00841C6A" w:rsidRDefault="00841C6A" w:rsidP="00841C6A">
                      <w:pPr>
                        <w:spacing w:line="330" w:lineRule="auto"/>
                      </w:pPr>
                    </w:p>
                    <w:p w14:paraId="1A5C4579" w14:textId="77777777" w:rsidR="00841C6A" w:rsidRPr="00851382" w:rsidRDefault="00841C6A" w:rsidP="00841C6A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34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" strokecolor="gray" strokeweight=".5pt"/>
            </v:group>
          </w:pict>
        </mc:Fallback>
      </mc:AlternateContent>
    </w:r>
    <w:r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5AAC698" wp14:editId="23916A0C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5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662117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4A105243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6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5AAC698" id="_x0000_s1035" style="position:absolute;margin-left:671.6pt;margin-top:25.05pt;width:110.25pt;height:54pt;z-index:251662336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vRz1gIAAN0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">
              <v:shape id="Text Box 13" o:spid="_x0000_s1036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" filled="f" stroked="f">
                <v:textbox inset="2mm,0,7mm,0">
                  <w:txbxContent>
                    <w:p w14:paraId="55662117" w14:textId="77777777" w:rsidR="00841C6A" w:rsidRDefault="00841C6A" w:rsidP="00841C6A">
                      <w:pPr>
                        <w:spacing w:line="330" w:lineRule="auto"/>
                      </w:pPr>
                    </w:p>
                    <w:p w14:paraId="4A105243" w14:textId="77777777" w:rsidR="00841C6A" w:rsidRPr="00851382" w:rsidRDefault="00841C6A" w:rsidP="00841C6A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37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" strokecolor="gray" strokeweight=".5pt"/>
            </v:group>
          </w:pict>
        </mc:Fallback>
      </mc:AlternateContent>
    </w:r>
    <w:r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C9E0403" wp14:editId="750C9CA9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DFBE7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3CF5A243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9E0403" id="_x0000_s1038" style="position:absolute;margin-left:671.6pt;margin-top:25.05pt;width:110.25pt;height:54pt;z-index:251663360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">
              <v:shape id="Text Box 13" o:spid="_x0000_s1039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383DFBE7" w14:textId="77777777" w:rsidR="00841C6A" w:rsidRDefault="00841C6A" w:rsidP="00841C6A">
                      <w:pPr>
                        <w:spacing w:line="330" w:lineRule="auto"/>
                      </w:pPr>
                    </w:p>
                    <w:p w14:paraId="3CF5A243" w14:textId="77777777" w:rsidR="00841C6A" w:rsidRPr="00851382" w:rsidRDefault="00841C6A" w:rsidP="00841C6A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40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841C6A" w:rsidRPr="00841C6A">
      <w:rPr>
        <w:rFonts w:ascii="Calibri" w:hAnsi="Calibri" w:cs="Calibri"/>
        <w:sz w:val="22"/>
        <w:szCs w:val="22"/>
      </w:rPr>
      <w:t xml:space="preserve">                                   </w:t>
    </w:r>
    <w:r w:rsidR="00841C6A">
      <w:rPr>
        <w:rFonts w:ascii="Calibri" w:hAnsi="Calibri" w:cs="Calibri"/>
        <w:sz w:val="22"/>
        <w:szCs w:val="22"/>
      </w:rPr>
      <w:t xml:space="preserve">           </w:t>
    </w:r>
    <w:r w:rsidR="00841C6A" w:rsidRPr="00841C6A">
      <w:rPr>
        <w:rFonts w:ascii="Calibri" w:hAnsi="Calibri" w:cs="Calibri"/>
        <w:sz w:val="22"/>
        <w:szCs w:val="22"/>
      </w:rPr>
      <w:t xml:space="preserve">                                                                                            </w:t>
    </w:r>
    <w:r w:rsidR="00841C6A" w:rsidRPr="00841C6A">
      <w:rPr>
        <w:rFonts w:ascii="Calibri" w:hAnsi="Calibri" w:cs="Calibri"/>
        <w:color w:val="808080"/>
        <w:spacing w:val="20"/>
        <w:sz w:val="22"/>
        <w:szCs w:val="22"/>
      </w:rPr>
      <w:t>ADR CENTRU</w:t>
    </w:r>
  </w:p>
  <w:p w14:paraId="7A7EE45D" w14:textId="77777777" w:rsidR="00841C6A" w:rsidRDefault="00841C6A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9BD79" w14:textId="6A0D1CA1" w:rsidR="00EB4182" w:rsidRDefault="00DD3280" w:rsidP="00EB4182">
    <w:pPr>
      <w:pStyle w:val="Antet"/>
      <w:tabs>
        <w:tab w:val="clear" w:pos="4536"/>
        <w:tab w:val="clear" w:pos="9072"/>
        <w:tab w:val="left" w:pos="6473"/>
      </w:tabs>
    </w:pPr>
    <w:r>
      <w:drawing>
        <wp:anchor distT="0" distB="0" distL="114300" distR="114300" simplePos="0" relativeHeight="251659264" behindDoc="0" locked="0" layoutInCell="1" allowOverlap="1" wp14:anchorId="30AB2855" wp14:editId="313702FF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drawing>
        <wp:anchor distT="0" distB="0" distL="114300" distR="114300" simplePos="0" relativeHeight="251660288" behindDoc="0" locked="0" layoutInCell="1" allowOverlap="1" wp14:anchorId="267ABA5E" wp14:editId="4D4C77CC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9" name="Picture 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drawing>
        <wp:anchor distT="0" distB="0" distL="114300" distR="114300" simplePos="0" relativeHeight="251661312" behindDoc="0" locked="0" layoutInCell="1" allowOverlap="1" wp14:anchorId="099CAA2D" wp14:editId="5A392463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40" name="Picture 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4182">
      <w:t xml:space="preserve">   </w:t>
    </w:r>
    <w:r w:rsidR="00EB4182">
      <w:tab/>
    </w:r>
  </w:p>
  <w:p w14:paraId="46A6A0AD" w14:textId="77777777" w:rsidR="00EB4182" w:rsidRDefault="00EB4182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0E25"/>
    <w:multiLevelType w:val="multilevel"/>
    <w:tmpl w:val="A8C0578C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" w15:restartNumberingAfterBreak="0">
    <w:nsid w:val="09D444D3"/>
    <w:multiLevelType w:val="multilevel"/>
    <w:tmpl w:val="4DBA3AB8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D3DCB"/>
    <w:multiLevelType w:val="multilevel"/>
    <w:tmpl w:val="A702A224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055A3"/>
    <w:multiLevelType w:val="hybridMultilevel"/>
    <w:tmpl w:val="A6AA48D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4622F"/>
    <w:multiLevelType w:val="hybridMultilevel"/>
    <w:tmpl w:val="E1E475DA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E230F79"/>
    <w:multiLevelType w:val="multilevel"/>
    <w:tmpl w:val="73FC1D4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0" w15:restartNumberingAfterBreak="0">
    <w:nsid w:val="44DD1C5D"/>
    <w:multiLevelType w:val="multilevel"/>
    <w:tmpl w:val="97F4E718"/>
    <w:lvl w:ilvl="0">
      <w:numFmt w:val="bullet"/>
      <w:lvlText w:val="-"/>
      <w:lvlJc w:val="left"/>
      <w:pPr>
        <w:tabs>
          <w:tab w:val="num" w:pos="-708"/>
        </w:tabs>
        <w:ind w:left="48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-708"/>
        </w:tabs>
        <w:ind w:left="103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08"/>
        </w:tabs>
        <w:ind w:left="159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08"/>
        </w:tabs>
        <w:ind w:left="2156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08"/>
        </w:tabs>
        <w:ind w:left="27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08"/>
        </w:tabs>
        <w:ind w:left="327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08"/>
        </w:tabs>
        <w:ind w:left="384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08"/>
        </w:tabs>
        <w:ind w:left="44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08"/>
        </w:tabs>
        <w:ind w:left="496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1" w15:restartNumberingAfterBreak="0">
    <w:nsid w:val="500D5AB5"/>
    <w:multiLevelType w:val="multilevel"/>
    <w:tmpl w:val="3190E0EE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2" w15:restartNumberingAfterBreak="0">
    <w:nsid w:val="532A3819"/>
    <w:multiLevelType w:val="multilevel"/>
    <w:tmpl w:val="92B6C0EC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3" w15:restartNumberingAfterBreak="0">
    <w:nsid w:val="54BC08FB"/>
    <w:multiLevelType w:val="multilevel"/>
    <w:tmpl w:val="4CAA9574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4" w15:restartNumberingAfterBreak="0">
    <w:nsid w:val="5D1652F5"/>
    <w:multiLevelType w:val="hybridMultilevel"/>
    <w:tmpl w:val="A6BCED40"/>
    <w:lvl w:ilvl="0" w:tplc="457C12AC">
      <w:start w:val="1"/>
      <w:numFmt w:val="lowerLetter"/>
      <w:lvlText w:val="%1)"/>
      <w:lvlJc w:val="left"/>
      <w:pPr>
        <w:ind w:left="8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47" w:hanging="360"/>
      </w:pPr>
    </w:lvl>
    <w:lvl w:ilvl="2" w:tplc="0418001B" w:tentative="1">
      <w:start w:val="1"/>
      <w:numFmt w:val="lowerRoman"/>
      <w:lvlText w:val="%3."/>
      <w:lvlJc w:val="right"/>
      <w:pPr>
        <w:ind w:left="2267" w:hanging="180"/>
      </w:pPr>
    </w:lvl>
    <w:lvl w:ilvl="3" w:tplc="0418000F" w:tentative="1">
      <w:start w:val="1"/>
      <w:numFmt w:val="decimal"/>
      <w:lvlText w:val="%4."/>
      <w:lvlJc w:val="left"/>
      <w:pPr>
        <w:ind w:left="2987" w:hanging="360"/>
      </w:pPr>
    </w:lvl>
    <w:lvl w:ilvl="4" w:tplc="04180019" w:tentative="1">
      <w:start w:val="1"/>
      <w:numFmt w:val="lowerLetter"/>
      <w:lvlText w:val="%5."/>
      <w:lvlJc w:val="left"/>
      <w:pPr>
        <w:ind w:left="3707" w:hanging="360"/>
      </w:pPr>
    </w:lvl>
    <w:lvl w:ilvl="5" w:tplc="0418001B" w:tentative="1">
      <w:start w:val="1"/>
      <w:numFmt w:val="lowerRoman"/>
      <w:lvlText w:val="%6."/>
      <w:lvlJc w:val="right"/>
      <w:pPr>
        <w:ind w:left="4427" w:hanging="180"/>
      </w:pPr>
    </w:lvl>
    <w:lvl w:ilvl="6" w:tplc="0418000F" w:tentative="1">
      <w:start w:val="1"/>
      <w:numFmt w:val="decimal"/>
      <w:lvlText w:val="%7."/>
      <w:lvlJc w:val="left"/>
      <w:pPr>
        <w:ind w:left="5147" w:hanging="360"/>
      </w:pPr>
    </w:lvl>
    <w:lvl w:ilvl="7" w:tplc="04180019" w:tentative="1">
      <w:start w:val="1"/>
      <w:numFmt w:val="lowerLetter"/>
      <w:lvlText w:val="%8."/>
      <w:lvlJc w:val="left"/>
      <w:pPr>
        <w:ind w:left="5867" w:hanging="360"/>
      </w:pPr>
    </w:lvl>
    <w:lvl w:ilvl="8" w:tplc="0418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5" w15:restartNumberingAfterBreak="0">
    <w:nsid w:val="62CB574D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130F3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E5699"/>
    <w:multiLevelType w:val="multilevel"/>
    <w:tmpl w:val="F34E90E8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9" w15:restartNumberingAfterBreak="0">
    <w:nsid w:val="7DBF64DD"/>
    <w:multiLevelType w:val="multilevel"/>
    <w:tmpl w:val="6E32D396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0" w15:restartNumberingAfterBreak="0">
    <w:nsid w:val="7F023797"/>
    <w:multiLevelType w:val="multilevel"/>
    <w:tmpl w:val="D62CE416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num w:numId="1" w16cid:durableId="1422336585">
    <w:abstractNumId w:val="7"/>
  </w:num>
  <w:num w:numId="2" w16cid:durableId="2052536262">
    <w:abstractNumId w:val="4"/>
  </w:num>
  <w:num w:numId="3" w16cid:durableId="15585921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515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7826846">
    <w:abstractNumId w:val="16"/>
  </w:num>
  <w:num w:numId="6" w16cid:durableId="1537888750">
    <w:abstractNumId w:val="1"/>
  </w:num>
  <w:num w:numId="7" w16cid:durableId="1950165425">
    <w:abstractNumId w:val="15"/>
  </w:num>
  <w:num w:numId="8" w16cid:durableId="1883592098">
    <w:abstractNumId w:val="13"/>
  </w:num>
  <w:num w:numId="9" w16cid:durableId="556479549">
    <w:abstractNumId w:val="19"/>
  </w:num>
  <w:num w:numId="10" w16cid:durableId="134875263">
    <w:abstractNumId w:val="0"/>
  </w:num>
  <w:num w:numId="11" w16cid:durableId="1090080195">
    <w:abstractNumId w:val="10"/>
  </w:num>
  <w:num w:numId="12" w16cid:durableId="805469603">
    <w:abstractNumId w:val="6"/>
  </w:num>
  <w:num w:numId="13" w16cid:durableId="1807234103">
    <w:abstractNumId w:val="11"/>
  </w:num>
  <w:num w:numId="14" w16cid:durableId="775910037">
    <w:abstractNumId w:val="9"/>
  </w:num>
  <w:num w:numId="15" w16cid:durableId="533274802">
    <w:abstractNumId w:val="18"/>
  </w:num>
  <w:num w:numId="16" w16cid:durableId="1818296750">
    <w:abstractNumId w:val="12"/>
  </w:num>
  <w:num w:numId="17" w16cid:durableId="882210336">
    <w:abstractNumId w:val="3"/>
  </w:num>
  <w:num w:numId="18" w16cid:durableId="1764757904">
    <w:abstractNumId w:val="17"/>
  </w:num>
  <w:num w:numId="19" w16cid:durableId="166948179">
    <w:abstractNumId w:val="20"/>
  </w:num>
  <w:num w:numId="20" w16cid:durableId="1162543314">
    <w:abstractNumId w:val="2"/>
  </w:num>
  <w:num w:numId="21" w16cid:durableId="498616956">
    <w:abstractNumId w:val="8"/>
  </w:num>
  <w:num w:numId="22" w16cid:durableId="13428994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15620"/>
    <w:rsid w:val="00072DDE"/>
    <w:rsid w:val="00080850"/>
    <w:rsid w:val="0009018B"/>
    <w:rsid w:val="00094830"/>
    <w:rsid w:val="000C2AAE"/>
    <w:rsid w:val="00110ECD"/>
    <w:rsid w:val="001175F2"/>
    <w:rsid w:val="0013273C"/>
    <w:rsid w:val="001357F6"/>
    <w:rsid w:val="00144BFD"/>
    <w:rsid w:val="001679F8"/>
    <w:rsid w:val="001726E9"/>
    <w:rsid w:val="001A637E"/>
    <w:rsid w:val="001D40CB"/>
    <w:rsid w:val="001D7627"/>
    <w:rsid w:val="001E4AAE"/>
    <w:rsid w:val="001E7798"/>
    <w:rsid w:val="001F5B4D"/>
    <w:rsid w:val="0026634B"/>
    <w:rsid w:val="00270115"/>
    <w:rsid w:val="00275DCC"/>
    <w:rsid w:val="00291C3B"/>
    <w:rsid w:val="002B3BB9"/>
    <w:rsid w:val="002C76A3"/>
    <w:rsid w:val="002E07E9"/>
    <w:rsid w:val="002F1246"/>
    <w:rsid w:val="003221D7"/>
    <w:rsid w:val="00351F71"/>
    <w:rsid w:val="00353C41"/>
    <w:rsid w:val="00362E1D"/>
    <w:rsid w:val="00376CFE"/>
    <w:rsid w:val="00381D3E"/>
    <w:rsid w:val="00385A87"/>
    <w:rsid w:val="003C6F62"/>
    <w:rsid w:val="003E2E03"/>
    <w:rsid w:val="003F4311"/>
    <w:rsid w:val="00474F02"/>
    <w:rsid w:val="00475AD3"/>
    <w:rsid w:val="004841C7"/>
    <w:rsid w:val="00486AF3"/>
    <w:rsid w:val="004E277C"/>
    <w:rsid w:val="00523BEA"/>
    <w:rsid w:val="005705BF"/>
    <w:rsid w:val="00586A0B"/>
    <w:rsid w:val="005A6B00"/>
    <w:rsid w:val="005C21C9"/>
    <w:rsid w:val="005C7AFF"/>
    <w:rsid w:val="00643AC4"/>
    <w:rsid w:val="006607E6"/>
    <w:rsid w:val="006661AF"/>
    <w:rsid w:val="00670051"/>
    <w:rsid w:val="006835FF"/>
    <w:rsid w:val="006A148A"/>
    <w:rsid w:val="006B6B2C"/>
    <w:rsid w:val="006B79B9"/>
    <w:rsid w:val="006C514E"/>
    <w:rsid w:val="006C67CE"/>
    <w:rsid w:val="00702EC2"/>
    <w:rsid w:val="0071191E"/>
    <w:rsid w:val="007209E0"/>
    <w:rsid w:val="00744EC4"/>
    <w:rsid w:val="00754551"/>
    <w:rsid w:val="00776028"/>
    <w:rsid w:val="007A69A6"/>
    <w:rsid w:val="007C403D"/>
    <w:rsid w:val="007D2191"/>
    <w:rsid w:val="007F4CA2"/>
    <w:rsid w:val="00841C6A"/>
    <w:rsid w:val="00851382"/>
    <w:rsid w:val="00861926"/>
    <w:rsid w:val="00882701"/>
    <w:rsid w:val="0088290B"/>
    <w:rsid w:val="008B3D4E"/>
    <w:rsid w:val="008C26CE"/>
    <w:rsid w:val="008E7688"/>
    <w:rsid w:val="00907D45"/>
    <w:rsid w:val="00936CF8"/>
    <w:rsid w:val="0095716B"/>
    <w:rsid w:val="0098082E"/>
    <w:rsid w:val="009945D9"/>
    <w:rsid w:val="009B17E4"/>
    <w:rsid w:val="009C6F66"/>
    <w:rsid w:val="009F711B"/>
    <w:rsid w:val="00AC3124"/>
    <w:rsid w:val="00AE26E4"/>
    <w:rsid w:val="00AE4990"/>
    <w:rsid w:val="00AF0DE7"/>
    <w:rsid w:val="00B1126E"/>
    <w:rsid w:val="00B15233"/>
    <w:rsid w:val="00B223FC"/>
    <w:rsid w:val="00B81BF6"/>
    <w:rsid w:val="00BB1052"/>
    <w:rsid w:val="00BD3175"/>
    <w:rsid w:val="00BF41C3"/>
    <w:rsid w:val="00C05C7A"/>
    <w:rsid w:val="00C46F48"/>
    <w:rsid w:val="00C564B2"/>
    <w:rsid w:val="00C82AD1"/>
    <w:rsid w:val="00C916A3"/>
    <w:rsid w:val="00CC6C98"/>
    <w:rsid w:val="00D01958"/>
    <w:rsid w:val="00D03137"/>
    <w:rsid w:val="00D21C8F"/>
    <w:rsid w:val="00D22014"/>
    <w:rsid w:val="00D344D3"/>
    <w:rsid w:val="00D368D4"/>
    <w:rsid w:val="00D520A0"/>
    <w:rsid w:val="00D546B8"/>
    <w:rsid w:val="00D63E35"/>
    <w:rsid w:val="00D66FA1"/>
    <w:rsid w:val="00D94812"/>
    <w:rsid w:val="00D96085"/>
    <w:rsid w:val="00D966DD"/>
    <w:rsid w:val="00DD113C"/>
    <w:rsid w:val="00DD3280"/>
    <w:rsid w:val="00E02CBD"/>
    <w:rsid w:val="00E32BBC"/>
    <w:rsid w:val="00E46578"/>
    <w:rsid w:val="00E615D2"/>
    <w:rsid w:val="00E753B1"/>
    <w:rsid w:val="00EB4182"/>
    <w:rsid w:val="00EB7F6D"/>
    <w:rsid w:val="00EC67EE"/>
    <w:rsid w:val="00ED5174"/>
    <w:rsid w:val="00EF6CD7"/>
    <w:rsid w:val="00F12E7F"/>
    <w:rsid w:val="00F167CD"/>
    <w:rsid w:val="00F54BC8"/>
    <w:rsid w:val="00F5775A"/>
    <w:rsid w:val="00F97AE0"/>
    <w:rsid w:val="00FD2955"/>
    <w:rsid w:val="00FD5429"/>
    <w:rsid w:val="00FE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B38598"/>
  <w15:chartTrackingRefBased/>
  <w15:docId w15:val="{36B80E4B-2BD1-4384-B9BD-D7A12777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character" w:customStyle="1" w:styleId="AntetCaracter">
    <w:name w:val="Antet Caracter"/>
    <w:link w:val="Antet"/>
    <w:rsid w:val="00744EC4"/>
    <w:rPr>
      <w:rFonts w:ascii="Arial Narrow" w:hAnsi="Arial Narrow"/>
      <w:sz w:val="24"/>
      <w:szCs w:val="24"/>
      <w:lang w:eastAsia="de-DE"/>
    </w:rPr>
  </w:style>
  <w:style w:type="paragraph" w:customStyle="1" w:styleId="TableParagraph">
    <w:name w:val="Table Paragraph"/>
    <w:basedOn w:val="Normal"/>
    <w:uiPriority w:val="1"/>
    <w:qFormat/>
    <w:rsid w:val="00F5775A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5775A"/>
    <w:pPr>
      <w:suppressAutoHyphens/>
    </w:pPr>
    <w:rPr>
      <w:rFonts w:ascii="Calibri" w:eastAsia="Calibri" w:hAnsi="Calibri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F5775A"/>
    <w:pPr>
      <w:suppressAutoHyphens/>
    </w:pPr>
    <w:rPr>
      <w:rFonts w:eastAsia="Calibri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1"/>
    <w:qFormat/>
    <w:rsid w:val="006C67CE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Titlu3Caracter">
    <w:name w:val="Titlu 3 Caracter"/>
    <w:aliases w:val="Podpodkapitola Caracter,adpis 3 Caracter,KopCat. 3 Caracter,Numbered - 3 Caracter"/>
    <w:link w:val="Titlu3"/>
    <w:rsid w:val="00841C6A"/>
    <w:rPr>
      <w:rFonts w:ascii="Arial Narrow" w:hAnsi="Arial Narrow" w:cs="Arial"/>
      <w:b/>
      <w:bCs/>
      <w:sz w:val="26"/>
      <w:szCs w:val="2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A55A4-B8B2-46FE-95C7-35D938535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4</TotalTime>
  <Pages>6</Pages>
  <Words>2028</Words>
  <Characters>11764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13765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8</cp:revision>
  <cp:lastPrinted>2022-03-29T08:07:00Z</cp:lastPrinted>
  <dcterms:created xsi:type="dcterms:W3CDTF">2023-09-22T09:04:00Z</dcterms:created>
  <dcterms:modified xsi:type="dcterms:W3CDTF">2026-02-05T14:57:00Z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d457f6f378d9bb18590ca57b088eb7d81483ab9d5b3de56621c57fd767b56fe1</vt:lpwstr>
  </property>
</Properties>
</file>